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CFBF2" w14:textId="33E4BCA2" w:rsidR="006E5D65" w:rsidRPr="00295BF4" w:rsidRDefault="00997F14" w:rsidP="555DEE19">
      <w:pPr>
        <w:spacing w:line="240" w:lineRule="auto"/>
        <w:jc w:val="right"/>
        <w:rPr>
          <w:rFonts w:cs="Calibri"/>
        </w:rPr>
      </w:pPr>
      <w:r w:rsidRPr="555DEE19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17AA9F4" w:rsidRPr="555DEE19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637A38F8" w14:textId="77777777" w:rsidR="0085747A" w:rsidRPr="00295BF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95BF4">
        <w:rPr>
          <w:rFonts w:ascii="Corbel" w:hAnsi="Corbel"/>
          <w:b/>
          <w:smallCaps/>
          <w:sz w:val="24"/>
          <w:szCs w:val="24"/>
        </w:rPr>
        <w:t>SYLABUS</w:t>
      </w:r>
    </w:p>
    <w:p w14:paraId="62E87BED" w14:textId="71DA1EE0" w:rsidR="0085747A" w:rsidRPr="00295BF4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95BF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95BF4">
        <w:rPr>
          <w:rFonts w:ascii="Corbel" w:hAnsi="Corbel"/>
          <w:b/>
          <w:smallCaps/>
          <w:sz w:val="24"/>
          <w:szCs w:val="24"/>
        </w:rPr>
        <w:t xml:space="preserve"> </w:t>
      </w:r>
      <w:r w:rsidR="00676F62" w:rsidRPr="00295BF4">
        <w:rPr>
          <w:rFonts w:ascii="Corbel" w:hAnsi="Corbel"/>
          <w:i/>
          <w:smallCaps/>
          <w:sz w:val="24"/>
          <w:szCs w:val="24"/>
        </w:rPr>
        <w:t>202</w:t>
      </w:r>
      <w:r w:rsidR="00295BF4">
        <w:rPr>
          <w:rFonts w:ascii="Corbel" w:hAnsi="Corbel"/>
          <w:i/>
          <w:smallCaps/>
          <w:sz w:val="24"/>
          <w:szCs w:val="24"/>
        </w:rPr>
        <w:t>5/2030</w:t>
      </w:r>
    </w:p>
    <w:p w14:paraId="0BE71A47" w14:textId="77777777" w:rsidR="0085747A" w:rsidRPr="00295BF4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295BF4">
        <w:rPr>
          <w:rFonts w:ascii="Corbel" w:hAnsi="Corbel"/>
          <w:i/>
          <w:sz w:val="24"/>
          <w:szCs w:val="24"/>
        </w:rPr>
        <w:t>(skrajne daty</w:t>
      </w:r>
      <w:r w:rsidR="0085747A" w:rsidRPr="00295BF4">
        <w:rPr>
          <w:rFonts w:ascii="Corbel" w:hAnsi="Corbel"/>
          <w:sz w:val="24"/>
          <w:szCs w:val="24"/>
        </w:rPr>
        <w:t>)</w:t>
      </w:r>
    </w:p>
    <w:p w14:paraId="46D085D9" w14:textId="60E9BF99" w:rsidR="0085747A" w:rsidRDefault="00445970" w:rsidP="00295B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ab/>
      </w:r>
      <w:r w:rsidRPr="00295BF4">
        <w:rPr>
          <w:rFonts w:ascii="Corbel" w:hAnsi="Corbel"/>
          <w:sz w:val="24"/>
          <w:szCs w:val="24"/>
        </w:rPr>
        <w:tab/>
      </w:r>
      <w:r w:rsidRPr="00295BF4">
        <w:rPr>
          <w:rFonts w:ascii="Corbel" w:hAnsi="Corbel"/>
          <w:sz w:val="24"/>
          <w:szCs w:val="24"/>
        </w:rPr>
        <w:tab/>
      </w:r>
      <w:r w:rsidRPr="00295BF4">
        <w:rPr>
          <w:rFonts w:ascii="Corbel" w:hAnsi="Corbel"/>
          <w:sz w:val="24"/>
          <w:szCs w:val="24"/>
        </w:rPr>
        <w:tab/>
      </w:r>
      <w:r w:rsidR="00387224" w:rsidRPr="00295BF4">
        <w:rPr>
          <w:rFonts w:ascii="Corbel" w:hAnsi="Corbel"/>
          <w:sz w:val="24"/>
          <w:szCs w:val="24"/>
        </w:rPr>
        <w:t xml:space="preserve">Rok akademicki   </w:t>
      </w:r>
      <w:bookmarkStart w:id="0" w:name="_Hlk194089990"/>
      <w:r w:rsidR="001B2D51" w:rsidRPr="00295BF4">
        <w:rPr>
          <w:rFonts w:ascii="Corbel" w:hAnsi="Corbel"/>
          <w:sz w:val="24"/>
          <w:szCs w:val="24"/>
        </w:rPr>
        <w:t>202</w:t>
      </w:r>
      <w:r w:rsidR="00295BF4">
        <w:rPr>
          <w:rFonts w:ascii="Corbel" w:hAnsi="Corbel"/>
          <w:sz w:val="24"/>
          <w:szCs w:val="24"/>
        </w:rPr>
        <w:t>6</w:t>
      </w:r>
      <w:r w:rsidR="001B2D51" w:rsidRPr="00295BF4">
        <w:rPr>
          <w:rFonts w:ascii="Corbel" w:hAnsi="Corbel"/>
          <w:sz w:val="24"/>
          <w:szCs w:val="24"/>
        </w:rPr>
        <w:t>/202</w:t>
      </w:r>
      <w:r w:rsidR="00295BF4">
        <w:rPr>
          <w:rFonts w:ascii="Corbel" w:hAnsi="Corbel"/>
          <w:sz w:val="24"/>
          <w:szCs w:val="24"/>
        </w:rPr>
        <w:t>7,</w:t>
      </w:r>
      <w:r w:rsidR="00D0422B" w:rsidRPr="00295BF4">
        <w:rPr>
          <w:rFonts w:ascii="Corbel" w:hAnsi="Corbel"/>
          <w:sz w:val="24"/>
          <w:szCs w:val="24"/>
        </w:rPr>
        <w:t xml:space="preserve"> 202</w:t>
      </w:r>
      <w:r w:rsidR="00295BF4">
        <w:rPr>
          <w:rFonts w:ascii="Corbel" w:hAnsi="Corbel"/>
          <w:sz w:val="24"/>
          <w:szCs w:val="24"/>
        </w:rPr>
        <w:t>7</w:t>
      </w:r>
      <w:r w:rsidR="00D0422B" w:rsidRPr="00295BF4">
        <w:rPr>
          <w:rFonts w:ascii="Corbel" w:hAnsi="Corbel"/>
          <w:sz w:val="24"/>
          <w:szCs w:val="24"/>
        </w:rPr>
        <w:t>/202</w:t>
      </w:r>
      <w:r w:rsidR="00295BF4">
        <w:rPr>
          <w:rFonts w:ascii="Corbel" w:hAnsi="Corbel"/>
          <w:sz w:val="24"/>
          <w:szCs w:val="24"/>
        </w:rPr>
        <w:t>8</w:t>
      </w:r>
      <w:r w:rsidR="00943639" w:rsidRPr="00295BF4">
        <w:rPr>
          <w:rFonts w:ascii="Corbel" w:hAnsi="Corbel"/>
          <w:sz w:val="24"/>
          <w:szCs w:val="24"/>
        </w:rPr>
        <w:t>,202</w:t>
      </w:r>
      <w:r w:rsidR="00295BF4">
        <w:rPr>
          <w:rFonts w:ascii="Corbel" w:hAnsi="Corbel"/>
          <w:sz w:val="24"/>
          <w:szCs w:val="24"/>
        </w:rPr>
        <w:t>8</w:t>
      </w:r>
      <w:r w:rsidR="00943639" w:rsidRPr="00295BF4">
        <w:rPr>
          <w:rFonts w:ascii="Corbel" w:hAnsi="Corbel"/>
          <w:sz w:val="24"/>
          <w:szCs w:val="24"/>
        </w:rPr>
        <w:t>/202</w:t>
      </w:r>
      <w:r w:rsidR="00676F62" w:rsidRPr="00295BF4">
        <w:rPr>
          <w:rFonts w:ascii="Corbel" w:hAnsi="Corbel"/>
          <w:sz w:val="24"/>
          <w:szCs w:val="24"/>
        </w:rPr>
        <w:t>8</w:t>
      </w:r>
      <w:r w:rsidR="00295BF4">
        <w:rPr>
          <w:rFonts w:ascii="Corbel" w:hAnsi="Corbel"/>
          <w:sz w:val="24"/>
          <w:szCs w:val="24"/>
        </w:rPr>
        <w:t>9</w:t>
      </w:r>
      <w:bookmarkEnd w:id="0"/>
    </w:p>
    <w:p w14:paraId="718F1EA3" w14:textId="77777777" w:rsidR="00295BF4" w:rsidRPr="00295BF4" w:rsidRDefault="00295BF4" w:rsidP="00295B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48ABC061" w14:textId="77777777" w:rsidR="0085747A" w:rsidRPr="00295BF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95BF4">
        <w:rPr>
          <w:rFonts w:ascii="Corbel" w:hAnsi="Corbel"/>
          <w:szCs w:val="24"/>
        </w:rPr>
        <w:t xml:space="preserve">1. </w:t>
      </w:r>
      <w:r w:rsidR="0085747A" w:rsidRPr="00295BF4">
        <w:rPr>
          <w:rFonts w:ascii="Corbel" w:hAnsi="Corbel"/>
          <w:szCs w:val="24"/>
        </w:rPr>
        <w:t xml:space="preserve">Podstawowe </w:t>
      </w:r>
      <w:r w:rsidR="00445970" w:rsidRPr="00295BF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95BF4" w14:paraId="1D03E72E" w14:textId="77777777" w:rsidTr="00B819C8">
        <w:tc>
          <w:tcPr>
            <w:tcW w:w="2694" w:type="dxa"/>
            <w:vAlign w:val="center"/>
          </w:tcPr>
          <w:p w14:paraId="00002E52" w14:textId="77777777" w:rsidR="0085747A" w:rsidRPr="002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FDB48A" w14:textId="043BD4AA" w:rsidR="0085747A" w:rsidRPr="00295BF4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85747A" w:rsidRPr="00295BF4" w14:paraId="115E6E5F" w14:textId="77777777" w:rsidTr="00B819C8">
        <w:tc>
          <w:tcPr>
            <w:tcW w:w="2694" w:type="dxa"/>
            <w:vAlign w:val="center"/>
          </w:tcPr>
          <w:p w14:paraId="39C89731" w14:textId="77777777" w:rsidR="0085747A" w:rsidRPr="002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95BF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F5D1794" w14:textId="77777777" w:rsidR="0085747A" w:rsidRPr="0029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295BF4" w14:paraId="799C709C" w14:textId="77777777" w:rsidTr="00B819C8">
        <w:tc>
          <w:tcPr>
            <w:tcW w:w="2694" w:type="dxa"/>
            <w:vAlign w:val="center"/>
          </w:tcPr>
          <w:p w14:paraId="6EBCF1AC" w14:textId="77777777" w:rsidR="0085747A" w:rsidRPr="00295BF4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295BF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905868" w14:textId="6B31CC73" w:rsidR="0085747A" w:rsidRPr="00295BF4" w:rsidRDefault="00295BF4" w:rsidP="00B72E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95BF4" w14:paraId="4F07D1C8" w14:textId="77777777" w:rsidTr="00B819C8">
        <w:tc>
          <w:tcPr>
            <w:tcW w:w="2694" w:type="dxa"/>
            <w:vAlign w:val="center"/>
          </w:tcPr>
          <w:p w14:paraId="019900EB" w14:textId="77777777" w:rsidR="0085747A" w:rsidRPr="002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C4EEBE" w14:textId="3949D859" w:rsidR="0085747A" w:rsidRPr="00295BF4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85747A" w:rsidRPr="00295BF4" w14:paraId="50F66164" w14:textId="77777777" w:rsidTr="00B819C8">
        <w:tc>
          <w:tcPr>
            <w:tcW w:w="2694" w:type="dxa"/>
            <w:vAlign w:val="center"/>
          </w:tcPr>
          <w:p w14:paraId="7A07B407" w14:textId="77777777" w:rsidR="0085747A" w:rsidRPr="002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927099" w14:textId="69B70B34" w:rsidR="0085747A" w:rsidRPr="00295BF4" w:rsidRDefault="007606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87224" w:rsidRPr="00295BF4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295BF4" w14:paraId="2CA9D519" w14:textId="77777777" w:rsidTr="00B819C8">
        <w:tc>
          <w:tcPr>
            <w:tcW w:w="2694" w:type="dxa"/>
            <w:vAlign w:val="center"/>
          </w:tcPr>
          <w:p w14:paraId="170321EE" w14:textId="77777777" w:rsidR="0085747A" w:rsidRPr="00295BF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3970D0" w14:textId="5C2FFF16" w:rsidR="0085747A" w:rsidRPr="00295BF4" w:rsidRDefault="007606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387224" w:rsidRPr="00295BF4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="00944DB8" w:rsidRPr="00295BF4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87224" w:rsidRPr="00295BF4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295BF4" w14:paraId="72C09829" w14:textId="77777777" w:rsidTr="00B819C8">
        <w:tc>
          <w:tcPr>
            <w:tcW w:w="2694" w:type="dxa"/>
            <w:vAlign w:val="center"/>
          </w:tcPr>
          <w:p w14:paraId="0A60EB8A" w14:textId="77777777" w:rsidR="0085747A" w:rsidRPr="002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8BD3D" w14:textId="680A1E95" w:rsidR="0085747A" w:rsidRPr="00295BF4" w:rsidRDefault="007606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7224" w:rsidRPr="00295BF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295BF4" w14:paraId="2E627674" w14:textId="77777777" w:rsidTr="00B819C8">
        <w:tc>
          <w:tcPr>
            <w:tcW w:w="2694" w:type="dxa"/>
            <w:vAlign w:val="center"/>
          </w:tcPr>
          <w:p w14:paraId="619A5647" w14:textId="77777777" w:rsidR="0085747A" w:rsidRPr="002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ECC585" w14:textId="3E3234F7" w:rsidR="0085747A" w:rsidRPr="00295BF4" w:rsidRDefault="00C017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7224" w:rsidRPr="00295BF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295BF4" w14:paraId="55D38C72" w14:textId="77777777" w:rsidTr="00B819C8">
        <w:tc>
          <w:tcPr>
            <w:tcW w:w="2694" w:type="dxa"/>
            <w:vAlign w:val="center"/>
          </w:tcPr>
          <w:p w14:paraId="126712CA" w14:textId="77777777" w:rsidR="0085747A" w:rsidRPr="002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95BF4">
              <w:rPr>
                <w:rFonts w:ascii="Corbel" w:hAnsi="Corbel"/>
                <w:sz w:val="24"/>
                <w:szCs w:val="24"/>
              </w:rPr>
              <w:t>/y</w:t>
            </w:r>
            <w:r w:rsidRPr="00295BF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489046" w14:textId="53442D68" w:rsidR="0085747A" w:rsidRPr="00295BF4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0422B" w:rsidRPr="00295BF4">
              <w:rPr>
                <w:rFonts w:ascii="Corbel" w:hAnsi="Corbel"/>
                <w:b w:val="0"/>
                <w:sz w:val="24"/>
                <w:szCs w:val="24"/>
              </w:rPr>
              <w:t>II,</w:t>
            </w:r>
            <w:r w:rsidR="007606D6" w:rsidRPr="00295BF4">
              <w:rPr>
                <w:rFonts w:ascii="Corbel" w:hAnsi="Corbel"/>
                <w:b w:val="0"/>
                <w:sz w:val="24"/>
                <w:szCs w:val="24"/>
              </w:rPr>
              <w:t>III, IV,</w:t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; semestr </w:t>
            </w:r>
            <w:r w:rsidR="007606D6" w:rsidRPr="00295BF4">
              <w:rPr>
                <w:rFonts w:ascii="Corbel" w:hAnsi="Corbel"/>
                <w:b w:val="0"/>
                <w:sz w:val="24"/>
                <w:szCs w:val="24"/>
              </w:rPr>
              <w:t>3, 4, 5, 6, 7, 8</w:t>
            </w:r>
          </w:p>
        </w:tc>
      </w:tr>
      <w:tr w:rsidR="0085747A" w:rsidRPr="00295BF4" w14:paraId="5B243F5B" w14:textId="77777777" w:rsidTr="00B819C8">
        <w:tc>
          <w:tcPr>
            <w:tcW w:w="2694" w:type="dxa"/>
            <w:vAlign w:val="center"/>
          </w:tcPr>
          <w:p w14:paraId="2FBFC20A" w14:textId="77777777" w:rsidR="0085747A" w:rsidRPr="002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83BE31" w14:textId="1452A448" w:rsidR="0085747A" w:rsidRPr="00295BF4" w:rsidRDefault="00604267" w:rsidP="00F70A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F70A33" w:rsidRPr="00295BF4">
              <w:rPr>
                <w:rFonts w:ascii="Corbel" w:hAnsi="Corbel"/>
                <w:b w:val="0"/>
                <w:sz w:val="24"/>
                <w:szCs w:val="24"/>
              </w:rPr>
              <w:t xml:space="preserve">Przygotowanie merytoryczne nauczycieli przedszkoli i klas I-III szkoły podstawowej, jako przygotowanie do integracji treści </w:t>
            </w:r>
            <w:r w:rsidR="00AA759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F70A33" w:rsidRPr="00295BF4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923D7D" w:rsidRPr="00295BF4" w14:paraId="493AB6B0" w14:textId="77777777" w:rsidTr="00B819C8">
        <w:tc>
          <w:tcPr>
            <w:tcW w:w="2694" w:type="dxa"/>
            <w:vAlign w:val="center"/>
          </w:tcPr>
          <w:p w14:paraId="189F72EF" w14:textId="77777777" w:rsidR="00923D7D" w:rsidRPr="00295BF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08EB61" w14:textId="72438A8C" w:rsidR="00923D7D" w:rsidRPr="00295BF4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295BF4" w14:paraId="1D1F073F" w14:textId="77777777" w:rsidTr="00B819C8">
        <w:tc>
          <w:tcPr>
            <w:tcW w:w="2694" w:type="dxa"/>
            <w:vAlign w:val="center"/>
          </w:tcPr>
          <w:p w14:paraId="6C7F5E98" w14:textId="77777777" w:rsidR="0085747A" w:rsidRPr="002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5CD332" w14:textId="2F8C0DE6" w:rsidR="0085747A" w:rsidRPr="00295BF4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  <w:tr w:rsidR="0085747A" w:rsidRPr="00295BF4" w14:paraId="31E4DED1" w14:textId="77777777" w:rsidTr="00B819C8">
        <w:tc>
          <w:tcPr>
            <w:tcW w:w="2694" w:type="dxa"/>
            <w:vAlign w:val="center"/>
          </w:tcPr>
          <w:p w14:paraId="4A65CCE2" w14:textId="77777777" w:rsidR="0085747A" w:rsidRPr="002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71E181" w14:textId="766741EA" w:rsidR="0085747A" w:rsidRPr="00295BF4" w:rsidRDefault="00AA75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Huzarska, mgr Joanna Skowron</w:t>
            </w:r>
          </w:p>
        </w:tc>
      </w:tr>
    </w:tbl>
    <w:p w14:paraId="3444C04F" w14:textId="77777777" w:rsidR="0085747A" w:rsidRPr="00295BF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 xml:space="preserve">* </w:t>
      </w:r>
      <w:r w:rsidRPr="00295BF4">
        <w:rPr>
          <w:rFonts w:ascii="Corbel" w:hAnsi="Corbel"/>
          <w:i/>
          <w:sz w:val="24"/>
          <w:szCs w:val="24"/>
        </w:rPr>
        <w:t>-</w:t>
      </w:r>
      <w:r w:rsidR="00B90885" w:rsidRPr="00295BF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95BF4">
        <w:rPr>
          <w:rFonts w:ascii="Corbel" w:hAnsi="Corbel"/>
          <w:b w:val="0"/>
          <w:sz w:val="24"/>
          <w:szCs w:val="24"/>
        </w:rPr>
        <w:t>e,</w:t>
      </w:r>
      <w:r w:rsidRPr="00295BF4">
        <w:rPr>
          <w:rFonts w:ascii="Corbel" w:hAnsi="Corbel"/>
          <w:i/>
          <w:sz w:val="24"/>
          <w:szCs w:val="24"/>
        </w:rPr>
        <w:t xml:space="preserve"> </w:t>
      </w:r>
      <w:r w:rsidRPr="00295BF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95BF4">
        <w:rPr>
          <w:rFonts w:ascii="Corbel" w:hAnsi="Corbel"/>
          <w:b w:val="0"/>
          <w:i/>
          <w:sz w:val="24"/>
          <w:szCs w:val="24"/>
        </w:rPr>
        <w:t>w Jednostce</w:t>
      </w:r>
    </w:p>
    <w:p w14:paraId="4C925C02" w14:textId="77777777" w:rsidR="00923D7D" w:rsidRPr="00295BF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E0933E" w14:textId="715C972F" w:rsidR="0085747A" w:rsidRPr="00295BF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>1.</w:t>
      </w:r>
      <w:r w:rsidR="00E22FBC" w:rsidRPr="00295BF4">
        <w:rPr>
          <w:rFonts w:ascii="Corbel" w:hAnsi="Corbel"/>
          <w:sz w:val="24"/>
          <w:szCs w:val="24"/>
        </w:rPr>
        <w:t>1</w:t>
      </w:r>
      <w:r w:rsidRPr="00295BF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20CF6D" w14:textId="6DC24B0E" w:rsidR="00387224" w:rsidRPr="00295BF4" w:rsidRDefault="00387224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87224" w:rsidRPr="00295BF4" w14:paraId="27ACE0D0" w14:textId="77777777" w:rsidTr="00B3128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7913" w14:textId="77777777" w:rsidR="00387224" w:rsidRPr="00295BF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Semestr</w:t>
            </w:r>
          </w:p>
          <w:p w14:paraId="3534A844" w14:textId="77777777" w:rsidR="00387224" w:rsidRPr="00295BF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14CA" w14:textId="77777777" w:rsidR="00387224" w:rsidRPr="00295BF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BF4">
              <w:rPr>
                <w:rFonts w:ascii="Corbel" w:hAnsi="Corbel"/>
                <w:szCs w:val="24"/>
              </w:rPr>
              <w:t>Wykł</w:t>
            </w:r>
            <w:proofErr w:type="spellEnd"/>
            <w:r w:rsidRPr="002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6C49" w14:textId="77777777" w:rsidR="00387224" w:rsidRPr="00295BF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23BB" w14:textId="77777777" w:rsidR="00387224" w:rsidRPr="00295BF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BF4">
              <w:rPr>
                <w:rFonts w:ascii="Corbel" w:hAnsi="Corbel"/>
                <w:szCs w:val="24"/>
              </w:rPr>
              <w:t>Konw</w:t>
            </w:r>
            <w:proofErr w:type="spellEnd"/>
            <w:r w:rsidRPr="002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9667" w14:textId="77777777" w:rsidR="00387224" w:rsidRPr="00295BF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9C41" w14:textId="77777777" w:rsidR="00387224" w:rsidRPr="00295BF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BF4">
              <w:rPr>
                <w:rFonts w:ascii="Corbel" w:hAnsi="Corbel"/>
                <w:szCs w:val="24"/>
              </w:rPr>
              <w:t>Sem</w:t>
            </w:r>
            <w:proofErr w:type="spellEnd"/>
            <w:r w:rsidRPr="002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0AE2" w14:textId="77777777" w:rsidR="00387224" w:rsidRPr="00295BF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4C74" w14:textId="77777777" w:rsidR="00387224" w:rsidRPr="00295BF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BF4">
              <w:rPr>
                <w:rFonts w:ascii="Corbel" w:hAnsi="Corbel"/>
                <w:szCs w:val="24"/>
              </w:rPr>
              <w:t>Prakt</w:t>
            </w:r>
            <w:proofErr w:type="spellEnd"/>
            <w:r w:rsidRPr="002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DB80" w14:textId="77777777" w:rsidR="00387224" w:rsidRPr="00295BF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95BF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A3C7" w14:textId="77777777" w:rsidR="00387224" w:rsidRPr="00295BF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5BF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87224" w:rsidRPr="00295BF4" w14:paraId="4556B756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509" w14:textId="0C41EFF6" w:rsidR="00387224" w:rsidRPr="00295BF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29F5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84FB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5704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1962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1DB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3C73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E2F7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9BF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C9F6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87224" w:rsidRPr="00295BF4" w14:paraId="6FD0C06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755" w14:textId="7572CAE3" w:rsidR="00387224" w:rsidRPr="00295BF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9098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F375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99FC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2127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AF62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10C0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80E5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C7A6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322D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87224" w:rsidRPr="00295BF4" w14:paraId="533F6DA0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8037" w14:textId="22ADD8F1" w:rsidR="00387224" w:rsidRPr="00295BF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756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16A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CAD1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5619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A9F6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B01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59C5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D48D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F3FA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87224" w:rsidRPr="00295BF4" w14:paraId="2BBFADF5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89F" w14:textId="77786FAF" w:rsidR="00387224" w:rsidRPr="00295BF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6FE7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F072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540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C7F0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2B2A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B02B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2727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F296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4228" w14:textId="3C76AC82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7224" w:rsidRPr="00295BF4" w14:paraId="7D773D8E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708" w14:textId="520C866F" w:rsidR="00387224" w:rsidRPr="00295BF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D59A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4CFD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49CB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050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48A9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4EF1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3B54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062B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74D1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7224" w:rsidRPr="00295BF4" w14:paraId="137B832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34D" w14:textId="785391AE" w:rsidR="00387224" w:rsidRPr="00295BF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E69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A907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44F0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8B65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8439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5314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EDF9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3CC6" w14:textId="77777777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7788" w14:textId="2B5ED8D1" w:rsidR="00387224" w:rsidRPr="00295BF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2A5313" w:rsidRPr="00295BF4" w14:paraId="21F45CB4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89F" w14:textId="012E1693" w:rsidR="002A5313" w:rsidRPr="00295BF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1064" w14:textId="77777777" w:rsidR="002A5313" w:rsidRPr="00295BF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A3FF" w14:textId="08C81829" w:rsidR="002A5313" w:rsidRPr="00295BF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350B" w14:textId="77777777" w:rsidR="002A5313" w:rsidRPr="00295BF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4CE" w14:textId="77777777" w:rsidR="002A5313" w:rsidRPr="00295BF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C90" w14:textId="77777777" w:rsidR="002A5313" w:rsidRPr="00295BF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DF2E" w14:textId="77777777" w:rsidR="002A5313" w:rsidRPr="00295BF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AA67" w14:textId="77777777" w:rsidR="002A5313" w:rsidRPr="00295BF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DC" w14:textId="77777777" w:rsidR="002A5313" w:rsidRPr="00295BF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CD5E" w14:textId="45F2C5DF" w:rsidR="002A5313" w:rsidRPr="00295BF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51C65CB5" w14:textId="77777777" w:rsidR="00387224" w:rsidRPr="00295BF4" w:rsidRDefault="00387224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D8B85E5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B1AFC4" w14:textId="77777777" w:rsidR="00295BF4" w:rsidRDefault="00295BF4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F5D8408" w14:textId="77777777" w:rsidR="00295BF4" w:rsidRPr="00295BF4" w:rsidRDefault="00295BF4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9CABC2" w14:textId="77777777" w:rsidR="0085747A" w:rsidRPr="00295BF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lastRenderedPageBreak/>
        <w:t>1.</w:t>
      </w:r>
      <w:r w:rsidR="00E22FBC" w:rsidRPr="00295BF4">
        <w:rPr>
          <w:rFonts w:ascii="Corbel" w:hAnsi="Corbel"/>
          <w:smallCaps w:val="0"/>
          <w:szCs w:val="24"/>
        </w:rPr>
        <w:t>2</w:t>
      </w:r>
      <w:r w:rsidR="00F83B28" w:rsidRPr="00295BF4">
        <w:rPr>
          <w:rFonts w:ascii="Corbel" w:hAnsi="Corbel"/>
          <w:smallCaps w:val="0"/>
          <w:szCs w:val="24"/>
        </w:rPr>
        <w:t>.</w:t>
      </w:r>
      <w:r w:rsidR="00F83B28" w:rsidRPr="00295BF4">
        <w:rPr>
          <w:rFonts w:ascii="Corbel" w:hAnsi="Corbel"/>
          <w:smallCaps w:val="0"/>
          <w:szCs w:val="24"/>
        </w:rPr>
        <w:tab/>
      </w:r>
      <w:r w:rsidRPr="00295BF4">
        <w:rPr>
          <w:rFonts w:ascii="Corbel" w:hAnsi="Corbel"/>
          <w:smallCaps w:val="0"/>
          <w:szCs w:val="24"/>
        </w:rPr>
        <w:t xml:space="preserve">Sposób realizacji zajęć  </w:t>
      </w:r>
    </w:p>
    <w:p w14:paraId="51761E32" w14:textId="16854448" w:rsidR="0085747A" w:rsidRPr="00295BF4" w:rsidRDefault="0038722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eastAsia="MS Gothic" w:hAnsi="Corbel" w:cs="MS Gothic"/>
          <w:b w:val="0"/>
          <w:szCs w:val="24"/>
        </w:rPr>
        <w:t>x</w:t>
      </w:r>
      <w:r w:rsidR="0085747A" w:rsidRPr="00295BF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A058CB" w14:textId="77777777" w:rsidR="0085747A" w:rsidRPr="00295BF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4C9ECA" w14:textId="4A374459" w:rsidR="00E960BB" w:rsidRDefault="00E22FBC" w:rsidP="00295BF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1.3 </w:t>
      </w:r>
      <w:r w:rsidR="00F83B28" w:rsidRPr="00295BF4">
        <w:rPr>
          <w:rFonts w:ascii="Corbel" w:hAnsi="Corbel"/>
          <w:smallCaps w:val="0"/>
          <w:szCs w:val="24"/>
        </w:rPr>
        <w:tab/>
      </w:r>
      <w:r w:rsidRPr="00295BF4">
        <w:rPr>
          <w:rFonts w:ascii="Corbel" w:hAnsi="Corbel"/>
          <w:smallCaps w:val="0"/>
          <w:szCs w:val="24"/>
        </w:rPr>
        <w:t>For</w:t>
      </w:r>
      <w:r w:rsidR="00445970" w:rsidRPr="00295BF4">
        <w:rPr>
          <w:rFonts w:ascii="Corbel" w:hAnsi="Corbel"/>
          <w:smallCaps w:val="0"/>
          <w:szCs w:val="24"/>
        </w:rPr>
        <w:t xml:space="preserve">ma zaliczenia przedmiotu </w:t>
      </w:r>
      <w:r w:rsidRPr="00295BF4">
        <w:rPr>
          <w:rFonts w:ascii="Corbel" w:hAnsi="Corbel"/>
          <w:smallCaps w:val="0"/>
          <w:szCs w:val="24"/>
        </w:rPr>
        <w:t>(z toku)</w:t>
      </w:r>
      <w:r w:rsidR="00295BF4">
        <w:rPr>
          <w:rFonts w:ascii="Corbel" w:hAnsi="Corbel"/>
          <w:smallCaps w:val="0"/>
          <w:szCs w:val="24"/>
        </w:rPr>
        <w:t xml:space="preserve">: </w:t>
      </w:r>
      <w:r w:rsidR="00295BF4" w:rsidRPr="00295BF4">
        <w:rPr>
          <w:rFonts w:ascii="Corbel" w:hAnsi="Corbel"/>
          <w:b w:val="0"/>
          <w:bCs/>
          <w:smallCaps w:val="0"/>
          <w:szCs w:val="24"/>
        </w:rPr>
        <w:t>zaliczenie z oceną,</w:t>
      </w:r>
      <w:r w:rsidR="00295BF4">
        <w:rPr>
          <w:rFonts w:ascii="Corbel" w:hAnsi="Corbel"/>
          <w:smallCaps w:val="0"/>
          <w:szCs w:val="24"/>
        </w:rPr>
        <w:t xml:space="preserve"> </w:t>
      </w:r>
      <w:r w:rsidR="00295BF4" w:rsidRPr="00295BF4">
        <w:rPr>
          <w:rFonts w:ascii="Corbel" w:hAnsi="Corbel"/>
          <w:b w:val="0"/>
          <w:bCs/>
          <w:smallCaps w:val="0"/>
          <w:szCs w:val="24"/>
        </w:rPr>
        <w:t>egzamin</w:t>
      </w:r>
    </w:p>
    <w:p w14:paraId="2817055D" w14:textId="77777777" w:rsidR="00295BF4" w:rsidRPr="00295BF4" w:rsidRDefault="00295BF4" w:rsidP="00295BF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67745CFC" w14:textId="77777777" w:rsidR="00E960BB" w:rsidRPr="002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5B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95BF4" w14:paraId="726F20D3" w14:textId="77777777" w:rsidTr="00745302">
        <w:tc>
          <w:tcPr>
            <w:tcW w:w="9670" w:type="dxa"/>
          </w:tcPr>
          <w:p w14:paraId="477F1C57" w14:textId="5B86AE26" w:rsidR="0085747A" w:rsidRPr="00295BF4" w:rsidRDefault="00387224" w:rsidP="00C017C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</w:t>
            </w:r>
            <w:r w:rsidR="00EC7481"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/B2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według Europejskiego Systemu Opisu Kształcenia Językowego.</w:t>
            </w:r>
          </w:p>
        </w:tc>
      </w:tr>
    </w:tbl>
    <w:p w14:paraId="2C4B3C15" w14:textId="77777777" w:rsidR="00153C41" w:rsidRPr="00295BF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4CCE2A" w14:textId="7EF26C48" w:rsidR="0085747A" w:rsidRPr="00295BF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5BF4">
        <w:rPr>
          <w:rFonts w:ascii="Corbel" w:hAnsi="Corbel"/>
          <w:szCs w:val="24"/>
        </w:rPr>
        <w:t>3.</w:t>
      </w:r>
      <w:r w:rsidR="0085747A" w:rsidRPr="00295BF4">
        <w:rPr>
          <w:rFonts w:ascii="Corbel" w:hAnsi="Corbel"/>
          <w:szCs w:val="24"/>
        </w:rPr>
        <w:t xml:space="preserve"> </w:t>
      </w:r>
      <w:r w:rsidR="00A84C85" w:rsidRPr="00295BF4">
        <w:rPr>
          <w:rFonts w:ascii="Corbel" w:hAnsi="Corbel"/>
          <w:szCs w:val="24"/>
        </w:rPr>
        <w:t>cele, efekty uczenia się</w:t>
      </w:r>
      <w:r w:rsidR="0085747A" w:rsidRPr="00295BF4">
        <w:rPr>
          <w:rFonts w:ascii="Corbel" w:hAnsi="Corbel"/>
          <w:szCs w:val="24"/>
        </w:rPr>
        <w:t>, treści Programowe i stosowane metody Dydaktyczne</w:t>
      </w:r>
    </w:p>
    <w:p w14:paraId="668E079C" w14:textId="77777777" w:rsidR="0085747A" w:rsidRPr="002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C6CA27" w14:textId="3E8670CE" w:rsidR="0085747A" w:rsidRPr="00295BF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 xml:space="preserve">3.1 </w:t>
      </w:r>
      <w:r w:rsidR="00C05F44" w:rsidRPr="00295BF4">
        <w:rPr>
          <w:rFonts w:ascii="Corbel" w:hAnsi="Corbel"/>
          <w:sz w:val="24"/>
          <w:szCs w:val="24"/>
        </w:rPr>
        <w:t>Cele przedmiotu</w:t>
      </w:r>
    </w:p>
    <w:p w14:paraId="46A266E0" w14:textId="5F51899F" w:rsidR="00387224" w:rsidRPr="00295BF4" w:rsidRDefault="00387224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87224" w:rsidRPr="00295BF4" w14:paraId="4F95A369" w14:textId="77777777" w:rsidTr="00B31281">
        <w:tc>
          <w:tcPr>
            <w:tcW w:w="851" w:type="dxa"/>
            <w:vAlign w:val="center"/>
          </w:tcPr>
          <w:p w14:paraId="2C8FEA1D" w14:textId="77777777" w:rsidR="00387224" w:rsidRPr="00295BF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8152E15" w14:textId="75BB6BF8" w:rsidR="00387224" w:rsidRPr="00295BF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Rozwijanie czterech sprawności językowych (rozumienie ze słuchu, rozumienie tekstu czytanego, tworzenie wypowiedzi ustnych i pisemnych) w ramach kształcenia </w:t>
            </w:r>
            <w:r w:rsidR="0075130D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>kompetencji komunikacyjnej na poziomie B2.</w:t>
            </w:r>
          </w:p>
        </w:tc>
      </w:tr>
      <w:tr w:rsidR="00387224" w:rsidRPr="00295BF4" w14:paraId="70F00613" w14:textId="77777777" w:rsidTr="00B31281">
        <w:tc>
          <w:tcPr>
            <w:tcW w:w="851" w:type="dxa"/>
            <w:vAlign w:val="center"/>
          </w:tcPr>
          <w:p w14:paraId="3AAACD6F" w14:textId="77777777" w:rsidR="00387224" w:rsidRPr="00295BF4" w:rsidRDefault="00387224" w:rsidP="00B3128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597F071" w14:textId="2FBA48FD" w:rsidR="00387224" w:rsidRPr="00295BF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Wykształcenie kompetencji językow</w:t>
            </w:r>
            <w:r w:rsidR="00DE1087" w:rsidRPr="00295BF4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 umożliwiając</w:t>
            </w:r>
            <w:r w:rsidR="00DE1087" w:rsidRPr="00295BF4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 komunikację w sytuacjach dnia codziennego jak i posługiwanie się językiem obcym do celów zawodowych </w:t>
            </w:r>
            <w:r w:rsidR="00DE1087" w:rsidRPr="00295BF4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>i naukowych.</w:t>
            </w:r>
          </w:p>
        </w:tc>
      </w:tr>
      <w:tr w:rsidR="00387224" w:rsidRPr="00295BF4" w14:paraId="3B032190" w14:textId="77777777" w:rsidTr="00B31281">
        <w:tc>
          <w:tcPr>
            <w:tcW w:w="851" w:type="dxa"/>
            <w:vAlign w:val="center"/>
          </w:tcPr>
          <w:p w14:paraId="4325FDBD" w14:textId="77777777" w:rsidR="00387224" w:rsidRPr="00295BF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DB81B7C" w14:textId="5CDEEF0A" w:rsidR="00387224" w:rsidRPr="00295BF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Kształcenie i udoskonalenie poprawności gramatycznej </w:t>
            </w:r>
            <w:r w:rsidR="00F02737" w:rsidRPr="00295BF4">
              <w:rPr>
                <w:rFonts w:ascii="Corbel" w:hAnsi="Corbel"/>
                <w:b w:val="0"/>
                <w:sz w:val="24"/>
                <w:szCs w:val="24"/>
              </w:rPr>
              <w:t xml:space="preserve">i fonetycznej </w:t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>w wypowiedziach ustnych i pisemnych.</w:t>
            </w:r>
          </w:p>
        </w:tc>
      </w:tr>
      <w:tr w:rsidR="00387224" w:rsidRPr="00295BF4" w14:paraId="4D015C64" w14:textId="77777777" w:rsidTr="00B31281">
        <w:tc>
          <w:tcPr>
            <w:tcW w:w="851" w:type="dxa"/>
            <w:vAlign w:val="center"/>
          </w:tcPr>
          <w:p w14:paraId="022B7007" w14:textId="77777777" w:rsidR="00387224" w:rsidRPr="00295BF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775606F" w14:textId="03E7C57B" w:rsidR="00387224" w:rsidRPr="00295BF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Poszerzenie słownictwa ogólnego oraz wprowadzenie słownictwa specjalistycznego (słownictwa z zakresu pedagogiki</w:t>
            </w:r>
            <w:r w:rsidR="00903991" w:rsidRPr="00295BF4">
              <w:rPr>
                <w:rFonts w:ascii="Corbel" w:hAnsi="Corbel"/>
                <w:b w:val="0"/>
                <w:sz w:val="24"/>
                <w:szCs w:val="24"/>
              </w:rPr>
              <w:t xml:space="preserve"> ora</w:t>
            </w:r>
            <w:r w:rsidR="00AE36E1" w:rsidRPr="00295BF4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903991" w:rsidRPr="00295BF4">
              <w:rPr>
                <w:rFonts w:ascii="Corbel" w:hAnsi="Corbel"/>
                <w:b w:val="0"/>
                <w:sz w:val="24"/>
                <w:szCs w:val="24"/>
              </w:rPr>
              <w:t xml:space="preserve"> z zakresu nauczania dzieci</w:t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>).</w:t>
            </w:r>
          </w:p>
        </w:tc>
      </w:tr>
      <w:tr w:rsidR="00387224" w:rsidRPr="00295BF4" w14:paraId="1E28C577" w14:textId="77777777" w:rsidTr="00B31281">
        <w:tc>
          <w:tcPr>
            <w:tcW w:w="851" w:type="dxa"/>
            <w:vAlign w:val="center"/>
          </w:tcPr>
          <w:p w14:paraId="48423F8B" w14:textId="77777777" w:rsidR="00387224" w:rsidRPr="00295BF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08CA1D2" w14:textId="5F37AB81" w:rsidR="00387224" w:rsidRPr="00295BF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Przygotowanie do przedstawienia zagadnień dotyczących własnej tematyki </w:t>
            </w:r>
            <w:r w:rsidR="0075130D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t>zawodowej w formie prezentacji opracowanej w oparciu o teksty fachowe.</w:t>
            </w:r>
          </w:p>
        </w:tc>
      </w:tr>
      <w:tr w:rsidR="00387224" w:rsidRPr="00295BF4" w14:paraId="6989A516" w14:textId="77777777" w:rsidTr="00B31281">
        <w:tc>
          <w:tcPr>
            <w:tcW w:w="851" w:type="dxa"/>
            <w:vAlign w:val="center"/>
          </w:tcPr>
          <w:p w14:paraId="1D2C2758" w14:textId="77777777" w:rsidR="00387224" w:rsidRPr="00295BF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41EE2EE3" w14:textId="77777777" w:rsidR="00387224" w:rsidRPr="00295BF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Przygotowanie do prowadzenia zajęć z języka angielskiego na etapie przedszkolnym </w:t>
            </w:r>
            <w:r w:rsidRPr="00295BF4">
              <w:rPr>
                <w:rFonts w:ascii="Corbel" w:hAnsi="Corbel"/>
                <w:b w:val="0"/>
                <w:sz w:val="24"/>
                <w:szCs w:val="24"/>
              </w:rPr>
              <w:br/>
              <w:t>i wczesnoszkolnym.</w:t>
            </w:r>
          </w:p>
        </w:tc>
      </w:tr>
      <w:tr w:rsidR="00903991" w:rsidRPr="00295BF4" w14:paraId="72691A12" w14:textId="77777777" w:rsidTr="00B31281">
        <w:tc>
          <w:tcPr>
            <w:tcW w:w="851" w:type="dxa"/>
            <w:vAlign w:val="center"/>
          </w:tcPr>
          <w:p w14:paraId="46ABE85E" w14:textId="165C8638" w:rsidR="00903991" w:rsidRPr="00295BF4" w:rsidRDefault="00903991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4BFE35F7" w14:textId="0557D48E" w:rsidR="00903991" w:rsidRPr="00295BF4" w:rsidRDefault="00903991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kultury państw z obszaru anglojęzycznego oraz </w:t>
            </w:r>
            <w:r w:rsidR="00DC6BF0" w:rsidRPr="00295BF4">
              <w:rPr>
                <w:rFonts w:ascii="Corbel" w:hAnsi="Corbel"/>
                <w:b w:val="0"/>
                <w:sz w:val="24"/>
                <w:szCs w:val="24"/>
              </w:rPr>
              <w:t xml:space="preserve">wybranej literatury dla dzieci w języku angielskim. </w:t>
            </w:r>
          </w:p>
        </w:tc>
      </w:tr>
    </w:tbl>
    <w:p w14:paraId="56198854" w14:textId="77777777" w:rsidR="00387224" w:rsidRPr="00295BF4" w:rsidRDefault="00387224" w:rsidP="009C54AE">
      <w:pPr>
        <w:pStyle w:val="Podpunkty"/>
        <w:rPr>
          <w:rFonts w:ascii="Corbel" w:hAnsi="Corbel"/>
          <w:sz w:val="24"/>
          <w:szCs w:val="24"/>
        </w:rPr>
      </w:pPr>
    </w:p>
    <w:p w14:paraId="3F2ED389" w14:textId="77777777" w:rsidR="0085747A" w:rsidRPr="002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75FDE6" w14:textId="2EA37C08" w:rsidR="001D7B54" w:rsidRPr="00295BF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b/>
          <w:sz w:val="24"/>
          <w:szCs w:val="24"/>
        </w:rPr>
        <w:t xml:space="preserve">3.2 </w:t>
      </w:r>
      <w:r w:rsidR="001D7B54" w:rsidRPr="00295BF4">
        <w:rPr>
          <w:rFonts w:ascii="Corbel" w:hAnsi="Corbel"/>
          <w:b/>
          <w:sz w:val="24"/>
          <w:szCs w:val="24"/>
        </w:rPr>
        <w:t xml:space="preserve">Efekty </w:t>
      </w:r>
      <w:r w:rsidR="00C05F44" w:rsidRPr="00295BF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5BF4">
        <w:rPr>
          <w:rFonts w:ascii="Corbel" w:hAnsi="Corbel"/>
          <w:b/>
          <w:sz w:val="24"/>
          <w:szCs w:val="24"/>
        </w:rPr>
        <w:t>dla przedmiotu</w:t>
      </w:r>
      <w:r w:rsidR="00445970" w:rsidRPr="00295BF4">
        <w:rPr>
          <w:rFonts w:ascii="Corbel" w:hAnsi="Corbel"/>
          <w:sz w:val="24"/>
          <w:szCs w:val="24"/>
        </w:rPr>
        <w:t xml:space="preserve"> </w:t>
      </w:r>
    </w:p>
    <w:p w14:paraId="50DA19A5" w14:textId="77777777" w:rsidR="00387224" w:rsidRPr="00295BF4" w:rsidRDefault="00387224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722810FA" w14:textId="77777777" w:rsidR="00A6371B" w:rsidRPr="00295BF4" w:rsidRDefault="00A6371B" w:rsidP="00A6371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A6371B" w:rsidRPr="00295BF4" w14:paraId="7119CBF6" w14:textId="77777777" w:rsidTr="003E1B9B">
        <w:tc>
          <w:tcPr>
            <w:tcW w:w="1701" w:type="dxa"/>
            <w:vAlign w:val="center"/>
          </w:tcPr>
          <w:p w14:paraId="06204813" w14:textId="77777777" w:rsidR="00A6371B" w:rsidRPr="00295BF4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F79C11E" w14:textId="77777777" w:rsidR="00A6371B" w:rsidRPr="00295BF4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1CF268ED" w14:textId="77777777" w:rsidR="00A6371B" w:rsidRPr="00295BF4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Absolwent zna i rozumie/potrafi/jest gotów do:</w:t>
            </w:r>
          </w:p>
        </w:tc>
        <w:tc>
          <w:tcPr>
            <w:tcW w:w="1873" w:type="dxa"/>
            <w:vAlign w:val="center"/>
          </w:tcPr>
          <w:p w14:paraId="1AB01B73" w14:textId="77777777" w:rsidR="00A6371B" w:rsidRPr="00295BF4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6371B" w:rsidRPr="00295BF4" w14:paraId="7DC5272D" w14:textId="77777777" w:rsidTr="00B71A14">
        <w:tc>
          <w:tcPr>
            <w:tcW w:w="1701" w:type="dxa"/>
          </w:tcPr>
          <w:p w14:paraId="05B29D9F" w14:textId="77777777" w:rsidR="00A6371B" w:rsidRPr="00295BF4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559CFA" w14:textId="322A0FD1" w:rsidR="00A6371B" w:rsidRPr="00295BF4" w:rsidRDefault="00A6371B" w:rsidP="00743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podstawowe struktury gramatyczne oraz formy językowe</w:t>
            </w:r>
            <w:r w:rsidR="0075130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5F73EFD8" w14:textId="77777777" w:rsidR="00A6371B" w:rsidRPr="00295BF4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A6371B" w:rsidRPr="00295BF4" w14:paraId="0D651C3F" w14:textId="77777777" w:rsidTr="00B71A14">
        <w:tc>
          <w:tcPr>
            <w:tcW w:w="1701" w:type="dxa"/>
          </w:tcPr>
          <w:p w14:paraId="0F7CF744" w14:textId="77777777" w:rsidR="00A6371B" w:rsidRPr="00295BF4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826A061" w14:textId="540A3032" w:rsidR="00A6371B" w:rsidRPr="00295BF4" w:rsidRDefault="00A6371B" w:rsidP="00743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 xml:space="preserve">kulturę państw z danego obszaru językowego oraz wybraną literaturę, rymowanki i piosenki oraz zabawy dla dzieci </w:t>
            </w:r>
            <w:r w:rsidR="00743928">
              <w:rPr>
                <w:rFonts w:ascii="Corbel" w:hAnsi="Corbel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sz w:val="24"/>
                <w:szCs w:val="24"/>
              </w:rPr>
              <w:t>w języku obcym</w:t>
            </w:r>
          </w:p>
        </w:tc>
        <w:tc>
          <w:tcPr>
            <w:tcW w:w="1873" w:type="dxa"/>
            <w:vAlign w:val="center"/>
          </w:tcPr>
          <w:p w14:paraId="0CE37751" w14:textId="77777777" w:rsidR="00A6371B" w:rsidRPr="00295BF4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A6371B" w:rsidRPr="00295BF4" w14:paraId="2522D615" w14:textId="77777777" w:rsidTr="00B71A14">
        <w:tc>
          <w:tcPr>
            <w:tcW w:w="1701" w:type="dxa"/>
          </w:tcPr>
          <w:p w14:paraId="7AF94ABD" w14:textId="77777777" w:rsidR="00A6371B" w:rsidRPr="00295BF4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8B53B28" w14:textId="25E7CF20" w:rsidR="00A6371B" w:rsidRPr="00295BF4" w:rsidRDefault="00A6371B" w:rsidP="00743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 xml:space="preserve">wykorzystywać pogłębione kompetencje leksykalne, </w:t>
            </w:r>
            <w:r w:rsidR="00743928">
              <w:rPr>
                <w:rFonts w:ascii="Corbel" w:hAnsi="Corbel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sz w:val="24"/>
                <w:szCs w:val="24"/>
              </w:rPr>
              <w:t xml:space="preserve">gramatyczne, fonetyczne i </w:t>
            </w:r>
            <w:proofErr w:type="spellStart"/>
            <w:r w:rsidRPr="00295BF4">
              <w:rPr>
                <w:rFonts w:ascii="Corbel" w:hAnsi="Corbel"/>
                <w:sz w:val="24"/>
                <w:szCs w:val="24"/>
              </w:rPr>
              <w:t>socjo</w:t>
            </w:r>
            <w:proofErr w:type="spellEnd"/>
            <w:r w:rsidRPr="00295BF4">
              <w:rPr>
                <w:rFonts w:ascii="Corbel" w:hAnsi="Corbel"/>
                <w:sz w:val="24"/>
                <w:szCs w:val="24"/>
              </w:rPr>
              <w:t>-kulturowe w komunikowaniu się w języku obcym</w:t>
            </w:r>
          </w:p>
        </w:tc>
        <w:tc>
          <w:tcPr>
            <w:tcW w:w="1873" w:type="dxa"/>
            <w:vAlign w:val="center"/>
          </w:tcPr>
          <w:p w14:paraId="667F2E00" w14:textId="77777777" w:rsidR="00661663" w:rsidRPr="00295BF4" w:rsidRDefault="00661663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AB492B" w14:textId="77777777" w:rsidR="00A6371B" w:rsidRPr="00295BF4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w:rsidR="00A6371B" w:rsidRPr="00295BF4" w14:paraId="4517B21D" w14:textId="77777777" w:rsidTr="00B71A14">
        <w:tc>
          <w:tcPr>
            <w:tcW w:w="1701" w:type="dxa"/>
          </w:tcPr>
          <w:p w14:paraId="447BA6FD" w14:textId="77777777" w:rsidR="00A6371B" w:rsidRPr="00295BF4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6096" w:type="dxa"/>
          </w:tcPr>
          <w:p w14:paraId="56C21D10" w14:textId="02D183EC" w:rsidR="00A6371B" w:rsidRPr="00295BF4" w:rsidRDefault="00A6371B" w:rsidP="00743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posługiwać się sprawnościami w zakresie rozumienia ze słuchu, mówienia, czytania i pisania</w:t>
            </w:r>
          </w:p>
        </w:tc>
        <w:tc>
          <w:tcPr>
            <w:tcW w:w="1873" w:type="dxa"/>
            <w:vAlign w:val="center"/>
          </w:tcPr>
          <w:p w14:paraId="6FE1D0E4" w14:textId="77777777" w:rsidR="00A6371B" w:rsidRPr="00295BF4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A6371B" w:rsidRPr="00295BF4" w14:paraId="25301B52" w14:textId="77777777" w:rsidTr="00B71A14">
        <w:tc>
          <w:tcPr>
            <w:tcW w:w="1701" w:type="dxa"/>
          </w:tcPr>
          <w:p w14:paraId="3918E2F8" w14:textId="77777777" w:rsidR="00A6371B" w:rsidRPr="00295BF4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C8152B" w14:textId="77777777" w:rsidR="00A6371B" w:rsidRPr="00295BF4" w:rsidRDefault="00A6371B" w:rsidP="00743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samodzielnie zdobywać wiedzę i rozwijać swoje zawodowe umiejętności, korzystając z różnych źródeł w języku obcym</w:t>
            </w:r>
          </w:p>
        </w:tc>
        <w:tc>
          <w:tcPr>
            <w:tcW w:w="1873" w:type="dxa"/>
            <w:vAlign w:val="center"/>
          </w:tcPr>
          <w:p w14:paraId="3814AA24" w14:textId="77777777" w:rsidR="00661663" w:rsidRPr="00295BF4" w:rsidRDefault="00661663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E0DAA1" w14:textId="77777777" w:rsidR="00A6371B" w:rsidRPr="00295BF4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A6371B" w:rsidRPr="00295BF4" w14:paraId="125F5284" w14:textId="77777777" w:rsidTr="00B71A14">
        <w:tc>
          <w:tcPr>
            <w:tcW w:w="1701" w:type="dxa"/>
          </w:tcPr>
          <w:p w14:paraId="4194E18B" w14:textId="77777777" w:rsidR="00A6371B" w:rsidRPr="00295BF4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79D79A6" w14:textId="2A673287" w:rsidR="00A6371B" w:rsidRPr="00295BF4" w:rsidRDefault="00A6371B" w:rsidP="00743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 xml:space="preserve">dobierać w pracy z dziećmi lub uczniami odpowiednią </w:t>
            </w:r>
            <w:r w:rsidR="00743928">
              <w:rPr>
                <w:rFonts w:ascii="Corbel" w:hAnsi="Corbel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sz w:val="24"/>
                <w:szCs w:val="24"/>
              </w:rPr>
              <w:t xml:space="preserve">literaturę, rymowanki i piosenki oraz zabawy w języku </w:t>
            </w:r>
            <w:r w:rsidR="00743928">
              <w:rPr>
                <w:rFonts w:ascii="Corbel" w:hAnsi="Corbel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sz w:val="24"/>
                <w:szCs w:val="24"/>
              </w:rPr>
              <w:t>obcym</w:t>
            </w:r>
          </w:p>
        </w:tc>
        <w:tc>
          <w:tcPr>
            <w:tcW w:w="1873" w:type="dxa"/>
            <w:vAlign w:val="center"/>
          </w:tcPr>
          <w:p w14:paraId="0BCFEF63" w14:textId="77777777" w:rsidR="00661663" w:rsidRPr="00295BF4" w:rsidRDefault="00661663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509B37" w14:textId="77777777" w:rsidR="00A6371B" w:rsidRPr="00295BF4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A6371B" w:rsidRPr="00295BF4" w14:paraId="719780E2" w14:textId="77777777" w:rsidTr="00B71A14">
        <w:tc>
          <w:tcPr>
            <w:tcW w:w="1701" w:type="dxa"/>
          </w:tcPr>
          <w:p w14:paraId="6DED5B01" w14:textId="77777777" w:rsidR="00A6371B" w:rsidRPr="00295BF4" w:rsidRDefault="00A6371B" w:rsidP="00B71A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5C93963" w14:textId="72C4CBF6" w:rsidR="00A6371B" w:rsidRPr="00295BF4" w:rsidRDefault="00B71A14" w:rsidP="00743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 xml:space="preserve">skonstruować sytuacje wychowawczo-dydaktyczne </w:t>
            </w:r>
            <w:r w:rsidR="00743928">
              <w:rPr>
                <w:rFonts w:ascii="Corbel" w:hAnsi="Corbel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sz w:val="24"/>
                <w:szCs w:val="24"/>
              </w:rPr>
              <w:t xml:space="preserve">w nauczaniu języka obcego tak, aby zachęcać dzieci </w:t>
            </w:r>
            <w:r w:rsidR="00743928">
              <w:rPr>
                <w:rFonts w:ascii="Corbel" w:hAnsi="Corbel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sz w:val="24"/>
                <w:szCs w:val="24"/>
              </w:rPr>
              <w:t>i uczniów do skutecznego działania</w:t>
            </w:r>
          </w:p>
        </w:tc>
        <w:tc>
          <w:tcPr>
            <w:tcW w:w="1873" w:type="dxa"/>
            <w:vAlign w:val="center"/>
          </w:tcPr>
          <w:p w14:paraId="53AB66E7" w14:textId="77777777" w:rsidR="00A6371B" w:rsidRPr="00295BF4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A6371B" w:rsidRPr="00295BF4" w14:paraId="1A0E94F8" w14:textId="77777777" w:rsidTr="00B71A14">
        <w:tc>
          <w:tcPr>
            <w:tcW w:w="1701" w:type="dxa"/>
          </w:tcPr>
          <w:p w14:paraId="5C385D8E" w14:textId="77777777" w:rsidR="00A6371B" w:rsidRPr="00295BF4" w:rsidRDefault="00A6371B" w:rsidP="00B71A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F2AEB14" w14:textId="54F09838" w:rsidR="00A6371B" w:rsidRPr="00295BF4" w:rsidRDefault="00743928" w:rsidP="007439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B71A14" w:rsidRPr="00295BF4">
              <w:rPr>
                <w:rFonts w:ascii="Corbel" w:hAnsi="Corbel"/>
                <w:sz w:val="24"/>
                <w:szCs w:val="24"/>
              </w:rPr>
              <w:t xml:space="preserve">utorefleksji nad posiadanymi kompetencjami, podejmowania kształcenia i pracy w celu rozwoju umiejętności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71A14" w:rsidRPr="00295BF4">
              <w:rPr>
                <w:rFonts w:ascii="Corbel" w:hAnsi="Corbel"/>
                <w:sz w:val="24"/>
                <w:szCs w:val="24"/>
              </w:rPr>
              <w:t>językowych.</w:t>
            </w:r>
          </w:p>
        </w:tc>
        <w:tc>
          <w:tcPr>
            <w:tcW w:w="1873" w:type="dxa"/>
            <w:vAlign w:val="center"/>
          </w:tcPr>
          <w:p w14:paraId="26CAF9F9" w14:textId="77777777" w:rsidR="00661663" w:rsidRPr="00295BF4" w:rsidRDefault="00661663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894AFC" w14:textId="593CEDEA" w:rsidR="00A6371B" w:rsidRPr="00295BF4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6C6DA7" w:rsidRPr="00295BF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039A0CD7" w14:textId="62B8B7D0" w:rsidR="001D7B54" w:rsidRPr="00295BF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709C46" w14:textId="77777777" w:rsidR="00A6371B" w:rsidRPr="00295BF4" w:rsidRDefault="00A6371B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2BB1CC" w14:textId="77777777" w:rsidR="0085747A" w:rsidRPr="00295BF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95BF4">
        <w:rPr>
          <w:rFonts w:ascii="Corbel" w:hAnsi="Corbel"/>
          <w:b/>
          <w:sz w:val="24"/>
          <w:szCs w:val="24"/>
        </w:rPr>
        <w:t>3.3</w:t>
      </w:r>
      <w:r w:rsidR="001D7B54" w:rsidRPr="00295BF4">
        <w:rPr>
          <w:rFonts w:ascii="Corbel" w:hAnsi="Corbel"/>
          <w:b/>
          <w:sz w:val="24"/>
          <w:szCs w:val="24"/>
        </w:rPr>
        <w:t xml:space="preserve"> </w:t>
      </w:r>
      <w:r w:rsidR="0085747A" w:rsidRPr="00295BF4">
        <w:rPr>
          <w:rFonts w:ascii="Corbel" w:hAnsi="Corbel"/>
          <w:b/>
          <w:sz w:val="24"/>
          <w:szCs w:val="24"/>
        </w:rPr>
        <w:t>T</w:t>
      </w:r>
      <w:r w:rsidR="001D7B54" w:rsidRPr="00295BF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95BF4">
        <w:rPr>
          <w:rFonts w:ascii="Corbel" w:hAnsi="Corbel"/>
          <w:sz w:val="24"/>
          <w:szCs w:val="24"/>
        </w:rPr>
        <w:t xml:space="preserve">  </w:t>
      </w:r>
    </w:p>
    <w:p w14:paraId="1A508720" w14:textId="77777777" w:rsidR="0085747A" w:rsidRPr="00295BF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 xml:space="preserve">Problematyka wykładu </w:t>
      </w:r>
    </w:p>
    <w:p w14:paraId="1E5C89F4" w14:textId="77777777" w:rsidR="00675843" w:rsidRPr="00295BF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95BF4" w14:paraId="2D4B5982" w14:textId="77777777" w:rsidTr="009F2363">
        <w:tc>
          <w:tcPr>
            <w:tcW w:w="9520" w:type="dxa"/>
          </w:tcPr>
          <w:p w14:paraId="5F251960" w14:textId="77777777" w:rsidR="0085747A" w:rsidRPr="002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95BF4" w14:paraId="586FD52F" w14:textId="77777777" w:rsidTr="009F2363">
        <w:tc>
          <w:tcPr>
            <w:tcW w:w="9520" w:type="dxa"/>
          </w:tcPr>
          <w:p w14:paraId="3EB59DB4" w14:textId="6ECA98A7" w:rsidR="0085747A" w:rsidRPr="00295BF4" w:rsidRDefault="00986C1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------------------------</w:t>
            </w:r>
          </w:p>
        </w:tc>
      </w:tr>
    </w:tbl>
    <w:p w14:paraId="78339A6B" w14:textId="77777777" w:rsidR="0085747A" w:rsidRPr="00295BF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B7EB7C" w14:textId="77777777" w:rsidR="0085747A" w:rsidRPr="00295BF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95BF4">
        <w:rPr>
          <w:rFonts w:ascii="Corbel" w:hAnsi="Corbel"/>
          <w:sz w:val="24"/>
          <w:szCs w:val="24"/>
        </w:rPr>
        <w:t xml:space="preserve">, </w:t>
      </w:r>
      <w:r w:rsidRPr="00295BF4">
        <w:rPr>
          <w:rFonts w:ascii="Corbel" w:hAnsi="Corbel"/>
          <w:sz w:val="24"/>
          <w:szCs w:val="24"/>
        </w:rPr>
        <w:t xml:space="preserve">zajęć praktycznych </w:t>
      </w:r>
    </w:p>
    <w:p w14:paraId="20D1F48D" w14:textId="77777777" w:rsidR="0085747A" w:rsidRPr="00295BF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95BF4" w14:paraId="50DD1A8E" w14:textId="77777777" w:rsidTr="00871DF8">
        <w:tc>
          <w:tcPr>
            <w:tcW w:w="9520" w:type="dxa"/>
          </w:tcPr>
          <w:p w14:paraId="319F8C7B" w14:textId="77777777" w:rsidR="0085747A" w:rsidRPr="007C075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1" w:name="_Hlk195472084"/>
            <w:r w:rsidRPr="007C075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F2363" w:rsidRPr="00295BF4" w14:paraId="6D719DF8" w14:textId="77777777" w:rsidTr="00871DF8">
        <w:tc>
          <w:tcPr>
            <w:tcW w:w="9520" w:type="dxa"/>
          </w:tcPr>
          <w:p w14:paraId="38DC107F" w14:textId="0D8208BA" w:rsidR="009F2363" w:rsidRPr="007C0751" w:rsidRDefault="009F2363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7C0751">
              <w:rPr>
                <w:rFonts w:ascii="Corbel" w:hAnsi="Corbel"/>
                <w:bCs/>
                <w:sz w:val="24"/>
                <w:szCs w:val="24"/>
              </w:rPr>
              <w:t xml:space="preserve">Pogłębianie kompetencji leksykalnych i doskonalenie sprawności w zakresie rozumienia </w:t>
            </w:r>
            <w:r w:rsidR="009D6C56" w:rsidRPr="007C0751">
              <w:rPr>
                <w:rFonts w:ascii="Corbel" w:hAnsi="Corbel"/>
                <w:bCs/>
                <w:sz w:val="24"/>
                <w:szCs w:val="24"/>
              </w:rPr>
              <w:t>z</w:t>
            </w:r>
            <w:r w:rsidRPr="007C0751">
              <w:rPr>
                <w:rFonts w:ascii="Corbel" w:hAnsi="Corbel"/>
                <w:bCs/>
                <w:sz w:val="24"/>
                <w:szCs w:val="24"/>
              </w:rPr>
              <w:t xml:space="preserve">e słuchu, mówienia, czytania i pisania.  </w:t>
            </w:r>
          </w:p>
        </w:tc>
      </w:tr>
      <w:tr w:rsidR="009F2363" w:rsidRPr="00295BF4" w14:paraId="5A323593" w14:textId="77777777" w:rsidTr="00871DF8">
        <w:tc>
          <w:tcPr>
            <w:tcW w:w="9520" w:type="dxa"/>
          </w:tcPr>
          <w:p w14:paraId="1FD56FE4" w14:textId="5A46C43F" w:rsidR="009F2363" w:rsidRPr="007C0751" w:rsidRDefault="009F2363" w:rsidP="0012018F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C0751">
              <w:rPr>
                <w:rFonts w:ascii="Corbel" w:hAnsi="Corbel"/>
                <w:b/>
                <w:bCs/>
                <w:sz w:val="24"/>
                <w:szCs w:val="24"/>
              </w:rPr>
              <w:t>Rok II, semestr 3</w:t>
            </w:r>
          </w:p>
        </w:tc>
      </w:tr>
      <w:tr w:rsidR="007C0751" w:rsidRPr="00295BF4" w14:paraId="2AD224A1" w14:textId="77777777" w:rsidTr="00871DF8">
        <w:tc>
          <w:tcPr>
            <w:tcW w:w="9520" w:type="dxa"/>
          </w:tcPr>
          <w:p w14:paraId="4D50AB8D" w14:textId="7D7F62BB" w:rsidR="007C0751" w:rsidRPr="007C0751" w:rsidRDefault="007C0751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 xml:space="preserve">Nauka w szkole, studia na uniwersytecie: życie studenckie, udział studentów w życiu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7C0751">
              <w:rPr>
                <w:rFonts w:ascii="Corbel" w:hAnsi="Corbel"/>
                <w:sz w:val="24"/>
                <w:szCs w:val="24"/>
              </w:rPr>
              <w:t>społecznym. Wykorzystanie materiałów autentycznych. Dyskusja.</w:t>
            </w:r>
          </w:p>
        </w:tc>
      </w:tr>
      <w:tr w:rsidR="007C0751" w:rsidRPr="00295BF4" w14:paraId="10C12606" w14:textId="77777777" w:rsidTr="00871DF8">
        <w:tc>
          <w:tcPr>
            <w:tcW w:w="9520" w:type="dxa"/>
          </w:tcPr>
          <w:p w14:paraId="5AD3F740" w14:textId="1A0C4352" w:rsidR="007C0751" w:rsidRPr="007C0751" w:rsidRDefault="007C0751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>Człowiek, rodzina, przyjaciele: życie rodzinne i towarzyskie, wygląd, cechy charakteru, relacje międzyludzkie. Wykorzystanie materiałów autentycznych. Projekty studentów.</w:t>
            </w:r>
          </w:p>
        </w:tc>
      </w:tr>
      <w:tr w:rsidR="007C0751" w:rsidRPr="00295BF4" w14:paraId="0EEEA4CB" w14:textId="77777777" w:rsidTr="00871DF8">
        <w:tc>
          <w:tcPr>
            <w:tcW w:w="9520" w:type="dxa"/>
          </w:tcPr>
          <w:p w14:paraId="5CDC6A80" w14:textId="04FD8D84" w:rsidR="007C0751" w:rsidRPr="007C0751" w:rsidRDefault="007C0751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 xml:space="preserve">Dom i miejsce zamieszkania: zalety i wady życia w mieście / na wsi, problemy związane </w:t>
            </w:r>
            <w:r w:rsidR="00BC35CD">
              <w:rPr>
                <w:rFonts w:ascii="Corbel" w:hAnsi="Corbel"/>
                <w:sz w:val="24"/>
                <w:szCs w:val="24"/>
              </w:rPr>
              <w:br/>
            </w:r>
            <w:r w:rsidRPr="007C0751">
              <w:rPr>
                <w:rFonts w:ascii="Corbel" w:hAnsi="Corbel"/>
                <w:sz w:val="24"/>
                <w:szCs w:val="24"/>
              </w:rPr>
              <w:t>z mieszkaniem.</w:t>
            </w:r>
            <w:r w:rsidR="00BC35CD">
              <w:rPr>
                <w:rFonts w:ascii="Corbel" w:hAnsi="Corbel"/>
                <w:sz w:val="24"/>
                <w:szCs w:val="24"/>
              </w:rPr>
              <w:t xml:space="preserve"> Wypowiedź pisemna. </w:t>
            </w:r>
          </w:p>
        </w:tc>
      </w:tr>
      <w:tr w:rsidR="007C0751" w:rsidRPr="00295BF4" w14:paraId="4E6188D6" w14:textId="77777777" w:rsidTr="00871DF8">
        <w:tc>
          <w:tcPr>
            <w:tcW w:w="9520" w:type="dxa"/>
          </w:tcPr>
          <w:p w14:paraId="2DA5D823" w14:textId="71A6D738" w:rsidR="007C0751" w:rsidRPr="007C0751" w:rsidRDefault="007C0751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 xml:space="preserve">Czas wolny: zainteresowania, styl życia, sport, dyscypliny sportowe. Praca metodą projektu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C0751">
              <w:rPr>
                <w:rFonts w:ascii="Corbel" w:hAnsi="Corbel"/>
                <w:sz w:val="24"/>
                <w:szCs w:val="24"/>
              </w:rPr>
              <w:t>w czasie zajęć.</w:t>
            </w:r>
          </w:p>
        </w:tc>
      </w:tr>
      <w:tr w:rsidR="007C0751" w:rsidRPr="00295BF4" w14:paraId="267E4B0F" w14:textId="77777777" w:rsidTr="00871DF8">
        <w:tc>
          <w:tcPr>
            <w:tcW w:w="9520" w:type="dxa"/>
          </w:tcPr>
          <w:p w14:paraId="0579A367" w14:textId="40FAD414" w:rsidR="007C0751" w:rsidRPr="007C0751" w:rsidRDefault="007C0751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>Etapy w życiu człowieka: biologiczny rozwój człowieka, wspomnienia i pamięć o przeszłości, plany na przyszłość (prywatne i zawodowe). Praca z tekstem oryginalnym. Dyskusja. Naukowe źródła bibliograficzne obcojęzyczne.</w:t>
            </w:r>
          </w:p>
        </w:tc>
      </w:tr>
      <w:tr w:rsidR="007C0751" w:rsidRPr="00295BF4" w14:paraId="1059B97E" w14:textId="77777777" w:rsidTr="00871DF8">
        <w:tc>
          <w:tcPr>
            <w:tcW w:w="9520" w:type="dxa"/>
          </w:tcPr>
          <w:p w14:paraId="29C547A1" w14:textId="5C91420E" w:rsidR="007C0751" w:rsidRPr="007C0751" w:rsidRDefault="007C0751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C0751">
              <w:rPr>
                <w:rFonts w:ascii="Corbel" w:hAnsi="Corbel"/>
                <w:sz w:val="24"/>
                <w:szCs w:val="24"/>
              </w:rPr>
              <w:t>Praca, zawody: warunki pracy, zatrudnienie, rynek pracy, CV i list motywacyjny, rozmowa kwalifikacyjna. Wypowiedź ustna i projekty studentów.</w:t>
            </w:r>
          </w:p>
        </w:tc>
      </w:tr>
      <w:tr w:rsidR="009F2363" w:rsidRPr="00295BF4" w14:paraId="553A3634" w14:textId="77777777" w:rsidTr="00871DF8">
        <w:tc>
          <w:tcPr>
            <w:tcW w:w="9520" w:type="dxa"/>
          </w:tcPr>
          <w:p w14:paraId="4136251A" w14:textId="4328D095" w:rsidR="009F2363" w:rsidRPr="00BC35CD" w:rsidRDefault="007C0751" w:rsidP="0012018F">
            <w:pPr>
              <w:pStyle w:val="Default"/>
              <w:jc w:val="center"/>
              <w:rPr>
                <w:rFonts w:ascii="Corbel" w:hAnsi="Corbel"/>
              </w:rPr>
            </w:pPr>
            <w:r w:rsidRPr="00BC35CD">
              <w:rPr>
                <w:rFonts w:ascii="Corbel" w:hAnsi="Corbel"/>
                <w:b/>
                <w:bCs/>
              </w:rPr>
              <w:t>Rok II, semestr 4</w:t>
            </w:r>
          </w:p>
        </w:tc>
      </w:tr>
      <w:tr w:rsidR="00BC35CD" w:rsidRPr="00295BF4" w14:paraId="32C0F50C" w14:textId="77777777" w:rsidTr="00871DF8">
        <w:tc>
          <w:tcPr>
            <w:tcW w:w="9520" w:type="dxa"/>
          </w:tcPr>
          <w:p w14:paraId="315C088E" w14:textId="2AA9D13B" w:rsidR="00BC35CD" w:rsidRPr="00BC35CD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Pr="00BC35CD">
              <w:rPr>
                <w:rFonts w:ascii="Corbel" w:hAnsi="Corbel"/>
                <w:sz w:val="24"/>
                <w:szCs w:val="24"/>
              </w:rPr>
              <w:t xml:space="preserve">łówne problemy pedagogiki ze szczególnym uwzględnieniem pedagogiki przedszkolnej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C35CD">
              <w:rPr>
                <w:rFonts w:ascii="Corbel" w:hAnsi="Corbel"/>
                <w:sz w:val="24"/>
                <w:szCs w:val="24"/>
              </w:rPr>
              <w:t>i wczesnoszkolnej. Praca z tekstem naukowym, translacja.</w:t>
            </w:r>
          </w:p>
        </w:tc>
      </w:tr>
      <w:tr w:rsidR="00BC35CD" w:rsidRPr="00295BF4" w14:paraId="03115B95" w14:textId="77777777" w:rsidTr="00871DF8">
        <w:tc>
          <w:tcPr>
            <w:tcW w:w="9520" w:type="dxa"/>
          </w:tcPr>
          <w:p w14:paraId="31DCEA32" w14:textId="72A34AF4" w:rsidR="00BC35CD" w:rsidRPr="00BC35CD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35CD">
              <w:rPr>
                <w:rFonts w:ascii="Corbel" w:hAnsi="Corbel"/>
                <w:sz w:val="24"/>
                <w:szCs w:val="24"/>
              </w:rPr>
              <w:t xml:space="preserve">Rozwój człowieka: wychowanie i kształcenie, ze szczególnym uwzględnieniem edukacji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BC35CD">
              <w:rPr>
                <w:rFonts w:ascii="Corbel" w:hAnsi="Corbel"/>
                <w:sz w:val="24"/>
                <w:szCs w:val="24"/>
              </w:rPr>
              <w:t>przedszkolnej i wczesnoszkolnej. Praca z tekstem oryginalnym. Projekty studentów.</w:t>
            </w:r>
          </w:p>
        </w:tc>
      </w:tr>
      <w:tr w:rsidR="00BC35CD" w:rsidRPr="00295BF4" w14:paraId="73EA70E1" w14:textId="77777777" w:rsidTr="00871DF8">
        <w:tc>
          <w:tcPr>
            <w:tcW w:w="9520" w:type="dxa"/>
          </w:tcPr>
          <w:p w14:paraId="456CA45E" w14:textId="1550E59B" w:rsidR="00BC35CD" w:rsidRPr="00BC35CD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35CD">
              <w:rPr>
                <w:rFonts w:ascii="Corbel" w:hAnsi="Corbel"/>
                <w:sz w:val="24"/>
                <w:szCs w:val="24"/>
              </w:rPr>
              <w:t>rocesy realizowane na poziomie edukacji przedszkolnej i wczesnoszkolnej. Praca z tekstem oryginalnym, streszczenie i dyskusja. Naukowe źródła bibliograficzne obcojęzyczne.</w:t>
            </w:r>
          </w:p>
        </w:tc>
      </w:tr>
      <w:tr w:rsidR="00BC35CD" w:rsidRPr="00295BF4" w14:paraId="2D6573B5" w14:textId="77777777" w:rsidTr="00871DF8">
        <w:tc>
          <w:tcPr>
            <w:tcW w:w="9520" w:type="dxa"/>
          </w:tcPr>
          <w:p w14:paraId="0F077D7A" w14:textId="137209AC" w:rsidR="00BC35CD" w:rsidRPr="00BC35CD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</w:t>
            </w:r>
            <w:r w:rsidRPr="00BC35CD">
              <w:rPr>
                <w:rFonts w:ascii="Corbel" w:hAnsi="Corbel"/>
                <w:sz w:val="24"/>
                <w:szCs w:val="24"/>
              </w:rPr>
              <w:t xml:space="preserve">asady funkcjonowania instytucji edukacyjnych w Polsce i wybranych krajach UE. Teksty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C35CD">
              <w:rPr>
                <w:rFonts w:ascii="Corbel" w:hAnsi="Corbel"/>
                <w:sz w:val="24"/>
                <w:szCs w:val="24"/>
              </w:rPr>
              <w:t>oryginalne i możliwości translacyjne. Projekty studentów.</w:t>
            </w:r>
          </w:p>
        </w:tc>
      </w:tr>
      <w:tr w:rsidR="00BC35CD" w:rsidRPr="00295BF4" w14:paraId="245DEBF0" w14:textId="77777777" w:rsidTr="00871DF8">
        <w:tc>
          <w:tcPr>
            <w:tcW w:w="9520" w:type="dxa"/>
          </w:tcPr>
          <w:p w14:paraId="3ECB9D4A" w14:textId="48A164C2" w:rsidR="00BC35CD" w:rsidRPr="00BC35CD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35CD">
              <w:rPr>
                <w:rFonts w:ascii="Corbel" w:hAnsi="Corbel"/>
                <w:sz w:val="24"/>
                <w:szCs w:val="24"/>
              </w:rPr>
              <w:t xml:space="preserve">Udział studentów w życiu społecznym: działalność studentów ze szczególnym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BC35CD">
              <w:rPr>
                <w:rFonts w:ascii="Corbel" w:hAnsi="Corbel"/>
                <w:sz w:val="24"/>
                <w:szCs w:val="24"/>
              </w:rPr>
              <w:t>uwzględnieniem wolontariatu. Projekty studentów.</w:t>
            </w:r>
          </w:p>
        </w:tc>
      </w:tr>
      <w:tr w:rsidR="00BC35CD" w:rsidRPr="00295BF4" w14:paraId="32F202CA" w14:textId="77777777" w:rsidTr="00BC35CD">
        <w:trPr>
          <w:trHeight w:val="370"/>
        </w:trPr>
        <w:tc>
          <w:tcPr>
            <w:tcW w:w="9520" w:type="dxa"/>
          </w:tcPr>
          <w:p w14:paraId="2BC4AB72" w14:textId="2F96DB72" w:rsidR="00BC35CD" w:rsidRPr="00BC35CD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35CD">
              <w:rPr>
                <w:rFonts w:ascii="Corbel" w:hAnsi="Corbel"/>
                <w:sz w:val="24"/>
                <w:szCs w:val="24"/>
              </w:rPr>
              <w:t>Kultura: twórcy i ich dzieła, uczestnictwo w kulturze. Anglojęzyczne materiały wideo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BC35CD">
              <w:rPr>
                <w:rFonts w:ascii="Corbel" w:hAnsi="Corbel"/>
                <w:sz w:val="24"/>
                <w:szCs w:val="24"/>
              </w:rPr>
              <w:t xml:space="preserve">Projekty studentów. </w:t>
            </w:r>
          </w:p>
        </w:tc>
      </w:tr>
      <w:tr w:rsidR="00BC35CD" w:rsidRPr="00295BF4" w14:paraId="574A6F0B" w14:textId="77777777" w:rsidTr="00871DF8">
        <w:tc>
          <w:tcPr>
            <w:tcW w:w="9520" w:type="dxa"/>
          </w:tcPr>
          <w:p w14:paraId="4128DA45" w14:textId="669D747A" w:rsidR="00BC35CD" w:rsidRPr="00BC35CD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35CD">
              <w:rPr>
                <w:rFonts w:ascii="Corbel" w:hAnsi="Corbel"/>
                <w:sz w:val="24"/>
                <w:szCs w:val="24"/>
              </w:rPr>
              <w:t xml:space="preserve">Etyka zawodu nauczyciela: Zasady i normy etyczne. </w:t>
            </w:r>
            <w:r>
              <w:rPr>
                <w:rFonts w:ascii="Corbel" w:hAnsi="Corbel"/>
                <w:sz w:val="24"/>
                <w:szCs w:val="24"/>
              </w:rPr>
              <w:t xml:space="preserve">Praca z tekstem oryginalnym. </w:t>
            </w:r>
            <w:r w:rsidRPr="00BC35C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 w:rsidRPr="00BC35CD">
              <w:rPr>
                <w:rFonts w:ascii="Corbel" w:hAnsi="Corbel"/>
                <w:sz w:val="24"/>
                <w:szCs w:val="24"/>
              </w:rPr>
              <w:t xml:space="preserve">yskusja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C35CD">
              <w:rPr>
                <w:rFonts w:ascii="Corbel" w:hAnsi="Corbel"/>
                <w:sz w:val="24"/>
                <w:szCs w:val="24"/>
              </w:rPr>
              <w:t>i recenzja.</w:t>
            </w:r>
          </w:p>
        </w:tc>
      </w:tr>
      <w:tr w:rsidR="009F2363" w:rsidRPr="00295BF4" w14:paraId="0C02A8C7" w14:textId="77777777" w:rsidTr="00871DF8">
        <w:tc>
          <w:tcPr>
            <w:tcW w:w="9520" w:type="dxa"/>
          </w:tcPr>
          <w:p w14:paraId="5FBDB62C" w14:textId="69E842C7" w:rsidR="009F2363" w:rsidRPr="00D859C4" w:rsidRDefault="00317435" w:rsidP="001201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59C4">
              <w:rPr>
                <w:rFonts w:ascii="Corbel" w:hAnsi="Corbel"/>
                <w:b/>
                <w:bCs/>
                <w:sz w:val="24"/>
                <w:szCs w:val="24"/>
              </w:rPr>
              <w:t xml:space="preserve">Rok </w:t>
            </w:r>
            <w:r w:rsidR="00871DF8" w:rsidRPr="00D859C4">
              <w:rPr>
                <w:rFonts w:ascii="Corbel" w:hAnsi="Corbel"/>
                <w:b/>
                <w:bCs/>
                <w:sz w:val="24"/>
                <w:szCs w:val="24"/>
              </w:rPr>
              <w:t>I</w:t>
            </w:r>
            <w:r w:rsidRPr="00D859C4">
              <w:rPr>
                <w:rFonts w:ascii="Corbel" w:hAnsi="Corbel"/>
                <w:b/>
                <w:bCs/>
                <w:sz w:val="24"/>
                <w:szCs w:val="24"/>
              </w:rPr>
              <w:t>II, semestr 5</w:t>
            </w:r>
          </w:p>
        </w:tc>
      </w:tr>
      <w:tr w:rsidR="00BC35CD" w:rsidRPr="00295BF4" w14:paraId="4BC4363E" w14:textId="77777777" w:rsidTr="00871DF8">
        <w:tc>
          <w:tcPr>
            <w:tcW w:w="9520" w:type="dxa"/>
          </w:tcPr>
          <w:p w14:paraId="070AFE23" w14:textId="7B961B47" w:rsidR="00BC35CD" w:rsidRPr="00D859C4" w:rsidRDefault="00D859C4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Edukacja przez podróżowanie. </w:t>
            </w:r>
            <w:r w:rsidR="00BC35CD" w:rsidRPr="00D859C4">
              <w:rPr>
                <w:rFonts w:ascii="Corbel" w:hAnsi="Corbel"/>
                <w:sz w:val="24"/>
                <w:szCs w:val="24"/>
              </w:rPr>
              <w:t xml:space="preserve">Praca z oryginalnymi materiałami wideo, analiza tekstów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="00BC35CD" w:rsidRPr="00D859C4">
              <w:rPr>
                <w:rFonts w:ascii="Corbel" w:hAnsi="Corbel"/>
                <w:sz w:val="24"/>
                <w:szCs w:val="24"/>
              </w:rPr>
              <w:t>oryginalnych.</w:t>
            </w:r>
          </w:p>
        </w:tc>
      </w:tr>
      <w:tr w:rsidR="00BC35CD" w:rsidRPr="00295BF4" w14:paraId="638B7749" w14:textId="77777777" w:rsidTr="00871DF8">
        <w:tc>
          <w:tcPr>
            <w:tcW w:w="9520" w:type="dxa"/>
          </w:tcPr>
          <w:p w14:paraId="5EC91730" w14:textId="67E5F287" w:rsidR="00BC35CD" w:rsidRPr="00D859C4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sz w:val="24"/>
                <w:szCs w:val="24"/>
              </w:rPr>
              <w:t xml:space="preserve">Nauka i technika: korzystanie z urządzeń elektronicznych, wykorzystanie nowoczesnych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D859C4">
              <w:rPr>
                <w:rFonts w:ascii="Corbel" w:hAnsi="Corbel"/>
                <w:sz w:val="24"/>
                <w:szCs w:val="24"/>
              </w:rPr>
              <w:t>technologii w pracy nauczyciela. Projekty studentów.</w:t>
            </w:r>
          </w:p>
        </w:tc>
      </w:tr>
      <w:tr w:rsidR="00BC35CD" w:rsidRPr="00295BF4" w14:paraId="3CFDD104" w14:textId="77777777" w:rsidTr="00871DF8">
        <w:tc>
          <w:tcPr>
            <w:tcW w:w="9520" w:type="dxa"/>
          </w:tcPr>
          <w:p w14:paraId="63332ACC" w14:textId="1AFB95F3" w:rsidR="00BC35CD" w:rsidRPr="00D859C4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sz w:val="24"/>
                <w:szCs w:val="24"/>
              </w:rPr>
              <w:t xml:space="preserve">Urzędy, organizacje międzynarodowe działające na rzecz edukacji oraz zapobiegania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D859C4">
              <w:rPr>
                <w:rFonts w:ascii="Corbel" w:hAnsi="Corbel"/>
                <w:sz w:val="24"/>
                <w:szCs w:val="24"/>
              </w:rPr>
              <w:t>przestępczości wśród dzieci i młodzieży. Praca z tekstem oryginalnym, streszczenie i dyskusja.</w:t>
            </w:r>
          </w:p>
        </w:tc>
      </w:tr>
      <w:tr w:rsidR="00BC35CD" w:rsidRPr="00295BF4" w14:paraId="01D31852" w14:textId="77777777" w:rsidTr="00871DF8">
        <w:tc>
          <w:tcPr>
            <w:tcW w:w="9520" w:type="dxa"/>
          </w:tcPr>
          <w:p w14:paraId="22751C80" w14:textId="40B4420D" w:rsidR="00BC35CD" w:rsidRPr="00D859C4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sz w:val="24"/>
                <w:szCs w:val="24"/>
              </w:rPr>
              <w:t xml:space="preserve">Potrzeby człowieka na różnych etapach życia: główne środowiska wychowawcze dzieci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D859C4">
              <w:rPr>
                <w:rFonts w:ascii="Corbel" w:hAnsi="Corbel"/>
                <w:sz w:val="24"/>
                <w:szCs w:val="24"/>
              </w:rPr>
              <w:t>w wieku przedszkolnym i wczesnoszkolnym, wpływ rodziny i rówieśników. Projekty studentów. Sporządzanie przypisów (zastosowanie w pisaniu referatów i prac dyplomowych).</w:t>
            </w:r>
          </w:p>
        </w:tc>
      </w:tr>
      <w:tr w:rsidR="00BC35CD" w:rsidRPr="00295BF4" w14:paraId="46692478" w14:textId="77777777" w:rsidTr="00871DF8">
        <w:tc>
          <w:tcPr>
            <w:tcW w:w="9520" w:type="dxa"/>
          </w:tcPr>
          <w:p w14:paraId="57572D13" w14:textId="40B7D7FE" w:rsidR="00BC35CD" w:rsidRPr="00D859C4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sz w:val="24"/>
                <w:szCs w:val="24"/>
              </w:rPr>
              <w:t xml:space="preserve">Podstawowe teorie procesu wychowania i kształcenia: edukacja dzieci w wieku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D859C4">
              <w:rPr>
                <w:rFonts w:ascii="Corbel" w:hAnsi="Corbel"/>
                <w:sz w:val="24"/>
                <w:szCs w:val="24"/>
              </w:rPr>
              <w:t>przedszkolnym i wczesnoszkolnym. Praca z oryginalnymi materiałami wideo. Streszczenie. Dyskusja.</w:t>
            </w:r>
          </w:p>
        </w:tc>
      </w:tr>
      <w:tr w:rsidR="00BC35CD" w:rsidRPr="00295BF4" w14:paraId="1D60493A" w14:textId="77777777" w:rsidTr="00871DF8">
        <w:tc>
          <w:tcPr>
            <w:tcW w:w="9520" w:type="dxa"/>
          </w:tcPr>
          <w:p w14:paraId="4B808AF9" w14:textId="726395F2" w:rsidR="00BC35CD" w:rsidRPr="00D859C4" w:rsidRDefault="00BC35CD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sz w:val="24"/>
                <w:szCs w:val="24"/>
              </w:rPr>
              <w:t>Nowoczesne</w:t>
            </w:r>
            <w:r w:rsidR="00D859C4">
              <w:rPr>
                <w:rFonts w:ascii="Corbel" w:hAnsi="Corbel"/>
                <w:sz w:val="24"/>
                <w:szCs w:val="24"/>
              </w:rPr>
              <w:t xml:space="preserve"> materiały edukacyjne i ich </w:t>
            </w:r>
            <w:r w:rsidRPr="00D859C4">
              <w:rPr>
                <w:rFonts w:ascii="Corbel" w:hAnsi="Corbel"/>
                <w:sz w:val="24"/>
                <w:szCs w:val="24"/>
              </w:rPr>
              <w:t>wykorzystanie w pracy z dzieckiem ze specjalnymi potrzebami. Analiza zasobów internetowych, dyskusja</w:t>
            </w:r>
            <w:r w:rsidR="00D859C4">
              <w:rPr>
                <w:rFonts w:ascii="Corbel" w:hAnsi="Corbel"/>
                <w:sz w:val="24"/>
                <w:szCs w:val="24"/>
              </w:rPr>
              <w:t xml:space="preserve"> i projekty studentów. </w:t>
            </w:r>
          </w:p>
        </w:tc>
      </w:tr>
      <w:tr w:rsidR="009F2363" w:rsidRPr="00295BF4" w14:paraId="101540C6" w14:textId="77777777" w:rsidTr="00871DF8">
        <w:tc>
          <w:tcPr>
            <w:tcW w:w="9520" w:type="dxa"/>
          </w:tcPr>
          <w:p w14:paraId="3E319B07" w14:textId="73FEB8B2" w:rsidR="009F2363" w:rsidRPr="00D859C4" w:rsidRDefault="00D859C4" w:rsidP="001201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59C4">
              <w:rPr>
                <w:rFonts w:ascii="Corbel" w:hAnsi="Corbel"/>
                <w:b/>
                <w:bCs/>
                <w:sz w:val="24"/>
                <w:szCs w:val="24"/>
              </w:rPr>
              <w:t xml:space="preserve">Rok III, semestr </w:t>
            </w:r>
            <w:r w:rsidRPr="00D859C4">
              <w:rPr>
                <w:rFonts w:ascii="Corbel" w:hAnsi="Corbel"/>
                <w:b/>
                <w:bCs/>
                <w:sz w:val="24"/>
                <w:szCs w:val="24"/>
              </w:rPr>
              <w:t>6</w:t>
            </w:r>
          </w:p>
        </w:tc>
      </w:tr>
      <w:tr w:rsidR="00D859C4" w:rsidRPr="00295BF4" w14:paraId="6180F64B" w14:textId="77777777" w:rsidTr="00871DF8">
        <w:tc>
          <w:tcPr>
            <w:tcW w:w="9520" w:type="dxa"/>
          </w:tcPr>
          <w:p w14:paraId="7B861282" w14:textId="178E1492" w:rsidR="00D859C4" w:rsidRPr="007A022B" w:rsidRDefault="00D859C4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A022B">
              <w:rPr>
                <w:rFonts w:ascii="Corbel" w:hAnsi="Corbel"/>
                <w:sz w:val="24"/>
                <w:szCs w:val="24"/>
              </w:rPr>
              <w:t xml:space="preserve">Elementy kultury krajów anglojęzycznych. Wykorzystanie elementów kulturowych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>w nauczaniu języka obcego dzieci. Projekty studentów.</w:t>
            </w:r>
          </w:p>
        </w:tc>
      </w:tr>
      <w:tr w:rsidR="00D859C4" w:rsidRPr="00295BF4" w14:paraId="7FA967AD" w14:textId="77777777" w:rsidTr="00871DF8">
        <w:tc>
          <w:tcPr>
            <w:tcW w:w="9520" w:type="dxa"/>
          </w:tcPr>
          <w:p w14:paraId="54A95832" w14:textId="5E56BE18" w:rsidR="00D859C4" w:rsidRPr="007A022B" w:rsidRDefault="00D859C4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A022B">
              <w:rPr>
                <w:rFonts w:ascii="Corbel" w:hAnsi="Corbel"/>
                <w:sz w:val="24"/>
                <w:szCs w:val="24"/>
              </w:rPr>
              <w:t xml:space="preserve">Literatura dziecięcia w nauczaniu języków obcych. Wykorzystanie literatury dziecięcej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 xml:space="preserve">w nauczaniu języka obcego dzieci. Praca z tekstem oryginalnym. Prowadzenie fragmentu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>zajęć.</w:t>
            </w:r>
          </w:p>
        </w:tc>
      </w:tr>
      <w:tr w:rsidR="00D859C4" w:rsidRPr="00295BF4" w14:paraId="0668CA02" w14:textId="77777777" w:rsidTr="00871DF8">
        <w:tc>
          <w:tcPr>
            <w:tcW w:w="9520" w:type="dxa"/>
          </w:tcPr>
          <w:p w14:paraId="6EDF450C" w14:textId="56041FE6" w:rsidR="00D859C4" w:rsidRPr="007A022B" w:rsidRDefault="00D859C4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A022B">
              <w:rPr>
                <w:rFonts w:ascii="Corbel" w:hAnsi="Corbel"/>
                <w:sz w:val="24"/>
                <w:szCs w:val="24"/>
              </w:rPr>
              <w:t>Alternatywne formy edukacji przedszkolnej i wczesnoszkolnej. Zalety i wady alternatywnych form edukacji. Projekty studentów.</w:t>
            </w:r>
          </w:p>
        </w:tc>
      </w:tr>
      <w:tr w:rsidR="00D859C4" w:rsidRPr="00295BF4" w14:paraId="40C11E6C" w14:textId="77777777" w:rsidTr="00871DF8">
        <w:tc>
          <w:tcPr>
            <w:tcW w:w="9520" w:type="dxa"/>
          </w:tcPr>
          <w:p w14:paraId="7A699D36" w14:textId="6F262614" w:rsidR="00D859C4" w:rsidRPr="007A022B" w:rsidRDefault="00D859C4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A022B">
              <w:rPr>
                <w:rFonts w:ascii="Corbel" w:hAnsi="Corbel"/>
                <w:sz w:val="24"/>
                <w:szCs w:val="24"/>
              </w:rPr>
              <w:t xml:space="preserve">Dzieci ze specjalnymi potrzebami edukacyjnymi. Funkcjonowanie dzieci ze specjalnymi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 xml:space="preserve">potrzebami edukacyjnymi w edukacji przedszkolnej i wczesnoszkolnej. Praca z tekstem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>oryginalnym</w:t>
            </w:r>
            <w:r w:rsidR="007A022B">
              <w:rPr>
                <w:rFonts w:ascii="Corbel" w:hAnsi="Corbel"/>
                <w:sz w:val="24"/>
                <w:szCs w:val="24"/>
              </w:rPr>
              <w:t xml:space="preserve"> i dyskusja. </w:t>
            </w:r>
          </w:p>
        </w:tc>
      </w:tr>
      <w:tr w:rsidR="00D859C4" w:rsidRPr="00295BF4" w14:paraId="6569531A" w14:textId="77777777" w:rsidTr="00871DF8">
        <w:tc>
          <w:tcPr>
            <w:tcW w:w="9520" w:type="dxa"/>
          </w:tcPr>
          <w:p w14:paraId="1095FF21" w14:textId="40C78299" w:rsidR="00D859C4" w:rsidRPr="007A022B" w:rsidRDefault="00D859C4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A022B">
              <w:rPr>
                <w:rFonts w:ascii="Corbel" w:hAnsi="Corbel"/>
                <w:sz w:val="24"/>
                <w:szCs w:val="24"/>
              </w:rPr>
              <w:t xml:space="preserve">Nowoczesne media: rola nowoczesnych mediów, wykorzystanie w pracy w edukacji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 xml:space="preserve">przedszkolnej i wczesnoszkolnej, ze szczególnym uwzględnieniem nauki języka obcego.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7A022B">
              <w:rPr>
                <w:rFonts w:ascii="Corbel" w:hAnsi="Corbel"/>
                <w:sz w:val="24"/>
                <w:szCs w:val="24"/>
              </w:rPr>
              <w:t>Analiza zasobów internetowych. Projekty studentów.</w:t>
            </w:r>
          </w:p>
        </w:tc>
      </w:tr>
      <w:tr w:rsidR="00D859C4" w:rsidRPr="00295BF4" w14:paraId="254EADDD" w14:textId="77777777" w:rsidTr="00871DF8">
        <w:tc>
          <w:tcPr>
            <w:tcW w:w="9520" w:type="dxa"/>
          </w:tcPr>
          <w:p w14:paraId="75E9CC47" w14:textId="60EE8E58" w:rsidR="00D859C4" w:rsidRPr="007A022B" w:rsidRDefault="00A605E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>Badania pedagogiczne. Wybrane metody, techniki i narzędzi badawczych. Praca z tekstem naukowym. Translacja. Przygotowanie bibliografii.</w:t>
            </w:r>
          </w:p>
        </w:tc>
      </w:tr>
      <w:tr w:rsidR="009F2363" w:rsidRPr="00295BF4" w14:paraId="29FB4765" w14:textId="77777777" w:rsidTr="00871DF8">
        <w:tc>
          <w:tcPr>
            <w:tcW w:w="9520" w:type="dxa"/>
          </w:tcPr>
          <w:p w14:paraId="46E7141C" w14:textId="23C98D49" w:rsidR="009F2363" w:rsidRPr="00295BF4" w:rsidRDefault="00317435" w:rsidP="001201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95BF4">
              <w:rPr>
                <w:rFonts w:ascii="Corbel" w:hAnsi="Corbel"/>
                <w:b/>
                <w:bCs/>
                <w:sz w:val="24"/>
                <w:szCs w:val="24"/>
              </w:rPr>
              <w:t>Rok IV, semestr 7</w:t>
            </w:r>
          </w:p>
        </w:tc>
      </w:tr>
      <w:tr w:rsidR="00A605EC" w:rsidRPr="00295BF4" w14:paraId="219CF6C7" w14:textId="77777777" w:rsidTr="00871DF8">
        <w:tc>
          <w:tcPr>
            <w:tcW w:w="9520" w:type="dxa"/>
          </w:tcPr>
          <w:p w14:paraId="68E12D8A" w14:textId="2EA2F57A" w:rsidR="00A605EC" w:rsidRPr="00A605EC" w:rsidRDefault="00A605E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 xml:space="preserve">Możliwości dzieci w wieku przedszkolnym i szkolnym: zróżnicowanie możliwości dzieci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A605EC">
              <w:rPr>
                <w:rFonts w:ascii="Corbel" w:hAnsi="Corbel"/>
                <w:sz w:val="24"/>
                <w:szCs w:val="24"/>
              </w:rPr>
              <w:t xml:space="preserve">w wieku przedszkolnym i szkolnym determinowanych czynnikami natury społecznej </w:t>
            </w:r>
            <w:r w:rsidR="00F24277">
              <w:rPr>
                <w:rFonts w:ascii="Corbel" w:hAnsi="Corbel"/>
                <w:sz w:val="24"/>
                <w:szCs w:val="24"/>
              </w:rPr>
              <w:br/>
            </w:r>
            <w:r w:rsidRPr="00A605EC">
              <w:rPr>
                <w:rFonts w:ascii="Corbel" w:hAnsi="Corbel"/>
                <w:sz w:val="24"/>
                <w:szCs w:val="24"/>
              </w:rPr>
              <w:t>i kulturowej. Praca z tekstem oryginalnym. Dyskusja. Projekty studentów.</w:t>
            </w:r>
          </w:p>
        </w:tc>
      </w:tr>
      <w:tr w:rsidR="00A605EC" w:rsidRPr="00295BF4" w14:paraId="66FA5377" w14:textId="77777777" w:rsidTr="00871DF8">
        <w:tc>
          <w:tcPr>
            <w:tcW w:w="9520" w:type="dxa"/>
          </w:tcPr>
          <w:p w14:paraId="1CEA6390" w14:textId="4BC67E85" w:rsidR="00A605EC" w:rsidRPr="00A605EC" w:rsidRDefault="00A605E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 xml:space="preserve">Elementy kultury krajów </w:t>
            </w:r>
            <w:r w:rsidR="00BD107C">
              <w:rPr>
                <w:rFonts w:ascii="Corbel" w:hAnsi="Corbel"/>
                <w:sz w:val="24"/>
                <w:szCs w:val="24"/>
              </w:rPr>
              <w:t>europejskich.</w:t>
            </w:r>
            <w:r w:rsidRPr="00A605EC">
              <w:rPr>
                <w:rFonts w:ascii="Corbel" w:hAnsi="Corbel"/>
                <w:sz w:val="24"/>
                <w:szCs w:val="24"/>
              </w:rPr>
              <w:t xml:space="preserve"> Wykorzystanie elementów kulturowych w nauczaniu języka obcego dzieci. Prowadzenie fragmentów zajęć.</w:t>
            </w:r>
          </w:p>
        </w:tc>
      </w:tr>
      <w:tr w:rsidR="00A605EC" w:rsidRPr="00295BF4" w14:paraId="20E2BD83" w14:textId="77777777" w:rsidTr="00871DF8">
        <w:tc>
          <w:tcPr>
            <w:tcW w:w="9520" w:type="dxa"/>
          </w:tcPr>
          <w:p w14:paraId="1F4B254D" w14:textId="43660218" w:rsidR="00A605EC" w:rsidRPr="00A605EC" w:rsidRDefault="00A605E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 xml:space="preserve">Funkcjonowanie w grupie: Współpraca w grupie i przyjmowanie w niej różnych ról. </w:t>
            </w:r>
            <w:r w:rsidR="00BD107C">
              <w:rPr>
                <w:rFonts w:ascii="Corbel" w:hAnsi="Corbel"/>
                <w:sz w:val="24"/>
                <w:szCs w:val="24"/>
              </w:rPr>
              <w:t xml:space="preserve">Praca </w:t>
            </w:r>
            <w:r w:rsidR="00BD107C">
              <w:rPr>
                <w:rFonts w:ascii="Corbel" w:hAnsi="Corbel"/>
                <w:sz w:val="24"/>
                <w:szCs w:val="24"/>
              </w:rPr>
              <w:br/>
              <w:t xml:space="preserve">z materiałem oryginalnym i dyskusja. </w:t>
            </w:r>
          </w:p>
        </w:tc>
      </w:tr>
      <w:tr w:rsidR="00A605EC" w:rsidRPr="00295BF4" w14:paraId="5698749A" w14:textId="77777777" w:rsidTr="00871DF8">
        <w:tc>
          <w:tcPr>
            <w:tcW w:w="9520" w:type="dxa"/>
          </w:tcPr>
          <w:p w14:paraId="7EB09030" w14:textId="518DDD1D" w:rsidR="00A605EC" w:rsidRPr="00A605EC" w:rsidRDefault="00A605E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 xml:space="preserve">Dokształcanie się i doskonalenie zawodowego. Formy doskonalenia zawodowego w pracy </w:t>
            </w:r>
            <w:r w:rsidRPr="00A605EC">
              <w:rPr>
                <w:rFonts w:ascii="Corbel" w:hAnsi="Corbel"/>
                <w:sz w:val="24"/>
                <w:szCs w:val="24"/>
              </w:rPr>
              <w:lastRenderedPageBreak/>
              <w:t>nauczyciela.</w:t>
            </w:r>
            <w:r w:rsidR="00BD107C">
              <w:rPr>
                <w:rFonts w:ascii="Corbel" w:hAnsi="Corbel"/>
                <w:sz w:val="24"/>
                <w:szCs w:val="24"/>
              </w:rPr>
              <w:t xml:space="preserve"> Analiza i dyskusja.</w:t>
            </w:r>
          </w:p>
        </w:tc>
      </w:tr>
      <w:tr w:rsidR="00A605EC" w:rsidRPr="00295BF4" w14:paraId="6703CA69" w14:textId="77777777" w:rsidTr="00871DF8">
        <w:tc>
          <w:tcPr>
            <w:tcW w:w="9520" w:type="dxa"/>
          </w:tcPr>
          <w:p w14:paraId="64CB5188" w14:textId="3B6B20DF" w:rsidR="00A605EC" w:rsidRPr="00A605EC" w:rsidRDefault="00A605E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lastRenderedPageBreak/>
              <w:t xml:space="preserve">Edukacja przedszkolna i wczesnoszkolna: specyfika pracy nauczyciela języka obcego. Praca </w:t>
            </w:r>
            <w:r w:rsidR="00BD107C">
              <w:rPr>
                <w:rFonts w:ascii="Corbel" w:hAnsi="Corbel"/>
                <w:sz w:val="24"/>
                <w:szCs w:val="24"/>
              </w:rPr>
              <w:br/>
            </w:r>
            <w:r w:rsidRPr="00A605EC">
              <w:rPr>
                <w:rFonts w:ascii="Corbel" w:hAnsi="Corbel"/>
                <w:sz w:val="24"/>
                <w:szCs w:val="24"/>
              </w:rPr>
              <w:t>z tekstem oryginalnym. Wykorzystanie materiałów filmowych. Dyskusja.</w:t>
            </w:r>
          </w:p>
        </w:tc>
      </w:tr>
      <w:tr w:rsidR="00A605EC" w:rsidRPr="00295BF4" w14:paraId="348C994B" w14:textId="77777777" w:rsidTr="00871DF8">
        <w:tc>
          <w:tcPr>
            <w:tcW w:w="9520" w:type="dxa"/>
          </w:tcPr>
          <w:p w14:paraId="1A57C77C" w14:textId="4A688604" w:rsidR="00A605EC" w:rsidRPr="00A605EC" w:rsidRDefault="00A605E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 xml:space="preserve">Nauczanie języka obcego: rozwój dziecka a nauczanie języka obcego, modele uczenia się </w:t>
            </w:r>
            <w:r w:rsidR="00BD107C">
              <w:rPr>
                <w:rFonts w:ascii="Corbel" w:hAnsi="Corbel"/>
                <w:sz w:val="24"/>
                <w:szCs w:val="24"/>
              </w:rPr>
              <w:br/>
            </w:r>
            <w:r w:rsidRPr="00A605EC">
              <w:rPr>
                <w:rFonts w:ascii="Corbel" w:hAnsi="Corbel"/>
                <w:sz w:val="24"/>
                <w:szCs w:val="24"/>
              </w:rPr>
              <w:t>języka przez dziecko. Praca z tekstem oryginalnym, projekty studentów.</w:t>
            </w:r>
          </w:p>
        </w:tc>
      </w:tr>
      <w:tr w:rsidR="00A605EC" w:rsidRPr="00295BF4" w14:paraId="0D92ECD5" w14:textId="77777777" w:rsidTr="00871DF8">
        <w:tc>
          <w:tcPr>
            <w:tcW w:w="9520" w:type="dxa"/>
          </w:tcPr>
          <w:p w14:paraId="3B4628AB" w14:textId="0C3A1431" w:rsidR="00A605EC" w:rsidRPr="00A605EC" w:rsidRDefault="00A605E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605EC">
              <w:rPr>
                <w:rFonts w:ascii="Corbel" w:hAnsi="Corbel"/>
                <w:sz w:val="24"/>
                <w:szCs w:val="24"/>
              </w:rPr>
              <w:t>Nauczanie języka obcego: konstruowanie sytuacji edukacyjnych wyzwalających aktywność językową małych dzieci. Prowadzenie fragmentu zajęć.</w:t>
            </w:r>
          </w:p>
        </w:tc>
      </w:tr>
      <w:tr w:rsidR="009F2363" w:rsidRPr="00295BF4" w14:paraId="77461C39" w14:textId="77777777" w:rsidTr="00871DF8">
        <w:tc>
          <w:tcPr>
            <w:tcW w:w="9520" w:type="dxa"/>
          </w:tcPr>
          <w:p w14:paraId="51AD0FDB" w14:textId="2C08B8A6" w:rsidR="009F2363" w:rsidRPr="00BD107C" w:rsidRDefault="00BD107C" w:rsidP="001201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D107C">
              <w:rPr>
                <w:rFonts w:ascii="Corbel" w:hAnsi="Corbel"/>
                <w:b/>
                <w:bCs/>
                <w:sz w:val="24"/>
                <w:szCs w:val="24"/>
              </w:rPr>
              <w:t>Rok IV, semestr 8</w:t>
            </w:r>
          </w:p>
        </w:tc>
      </w:tr>
      <w:tr w:rsidR="00BD107C" w:rsidRPr="00295BF4" w14:paraId="68BB4D95" w14:textId="77777777" w:rsidTr="00871DF8">
        <w:tc>
          <w:tcPr>
            <w:tcW w:w="9520" w:type="dxa"/>
          </w:tcPr>
          <w:p w14:paraId="6E73BA34" w14:textId="7295DFF0" w:rsidR="00BD107C" w:rsidRPr="00BD107C" w:rsidRDefault="00BD107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>Nauczanie języka obcego: literatura dziecięcia w nauczaniu języków obcych. Prowadzenie fragmentu zajęć.</w:t>
            </w:r>
          </w:p>
        </w:tc>
      </w:tr>
      <w:tr w:rsidR="00BD107C" w:rsidRPr="00295BF4" w14:paraId="3E04544D" w14:textId="77777777" w:rsidTr="00871DF8">
        <w:tc>
          <w:tcPr>
            <w:tcW w:w="9520" w:type="dxa"/>
          </w:tcPr>
          <w:p w14:paraId="6A363E63" w14:textId="6A00DE87" w:rsidR="00BD107C" w:rsidRPr="00BD107C" w:rsidRDefault="00BD107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>Nauczanie języka obcego: rymowanki i piosenki oraz gry i zabawy dla dzieci w języku obcym.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D107C">
              <w:rPr>
                <w:rFonts w:ascii="Corbel" w:hAnsi="Corbel"/>
                <w:sz w:val="24"/>
                <w:szCs w:val="24"/>
              </w:rPr>
              <w:t>Wykorzystanie zasobów internetowych.</w:t>
            </w:r>
            <w:r w:rsidRPr="00BD107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D107C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BD107C" w:rsidRPr="00295BF4" w14:paraId="72A3F33E" w14:textId="77777777" w:rsidTr="00871DF8">
        <w:tc>
          <w:tcPr>
            <w:tcW w:w="9520" w:type="dxa"/>
          </w:tcPr>
          <w:p w14:paraId="26A3BD5A" w14:textId="405215CD" w:rsidR="00BD107C" w:rsidRPr="00BD107C" w:rsidRDefault="00BD107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 xml:space="preserve">Nauczanie języka obcego: Sposoby prezentacji słownictwa anglojęzycznego na zajęciach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D107C">
              <w:rPr>
                <w:rFonts w:ascii="Corbel" w:hAnsi="Corbel"/>
                <w:sz w:val="24"/>
                <w:szCs w:val="24"/>
              </w:rPr>
              <w:t>w języku angielskim. Prowadzenie fragmentu zajęć.</w:t>
            </w:r>
          </w:p>
        </w:tc>
      </w:tr>
      <w:tr w:rsidR="00BD107C" w:rsidRPr="00295BF4" w14:paraId="20119FC4" w14:textId="77777777" w:rsidTr="00871DF8">
        <w:tc>
          <w:tcPr>
            <w:tcW w:w="9520" w:type="dxa"/>
          </w:tcPr>
          <w:p w14:paraId="1B5B7E86" w14:textId="17D2DDFA" w:rsidR="00BD107C" w:rsidRPr="00BD107C" w:rsidRDefault="00BD107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 xml:space="preserve">Nauczanie języka obcego: zasady i metody wprowadzania małych dzieci w podstawowe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D107C">
              <w:rPr>
                <w:rFonts w:ascii="Corbel" w:hAnsi="Corbel"/>
                <w:sz w:val="24"/>
                <w:szCs w:val="24"/>
              </w:rPr>
              <w:t>zagadnienia z zakresu gramatyki i ortografii. Praca z tekstem oryginalnym i dyskusja.</w:t>
            </w:r>
          </w:p>
        </w:tc>
      </w:tr>
      <w:tr w:rsidR="00BD107C" w:rsidRPr="00295BF4" w14:paraId="3F99E208" w14:textId="77777777" w:rsidTr="00871DF8">
        <w:tc>
          <w:tcPr>
            <w:tcW w:w="9520" w:type="dxa"/>
          </w:tcPr>
          <w:p w14:paraId="0C0BE697" w14:textId="2012ABFD" w:rsidR="00BD107C" w:rsidRPr="00BD107C" w:rsidRDefault="00BD107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>Przykładowe podręczniki do nauki języka angielskiego. Cechy dobrego podręcznika. Analiza, dyskusja i recenzja.</w:t>
            </w:r>
          </w:p>
        </w:tc>
      </w:tr>
      <w:tr w:rsidR="00BD107C" w:rsidRPr="00295BF4" w14:paraId="47DECE73" w14:textId="77777777" w:rsidTr="00871DF8">
        <w:tc>
          <w:tcPr>
            <w:tcW w:w="9520" w:type="dxa"/>
          </w:tcPr>
          <w:p w14:paraId="2F115B0D" w14:textId="6F987DF1" w:rsidR="00BD107C" w:rsidRPr="00BD107C" w:rsidRDefault="00BD107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Innowacyjne metody pracy w edukacji przedszkolnej i wczesnoszkolnej. Analiza i dyskusja. </w:t>
            </w:r>
          </w:p>
        </w:tc>
      </w:tr>
      <w:tr w:rsidR="00BD107C" w:rsidRPr="00295BF4" w14:paraId="67530E80" w14:textId="77777777" w:rsidTr="00871DF8">
        <w:tc>
          <w:tcPr>
            <w:tcW w:w="9520" w:type="dxa"/>
          </w:tcPr>
          <w:p w14:paraId="756964F5" w14:textId="075CC53B" w:rsidR="00BD107C" w:rsidRPr="00BD107C" w:rsidRDefault="00BD107C" w:rsidP="00F242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D107C">
              <w:rPr>
                <w:rFonts w:ascii="Corbel" w:hAnsi="Corbel"/>
                <w:sz w:val="24"/>
                <w:szCs w:val="24"/>
              </w:rPr>
              <w:t xml:space="preserve">Udzielanie informacji zwrotnej. Korekta błędów a informacja zwrotna w nauczaniu dzieci.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D107C">
              <w:rPr>
                <w:rFonts w:ascii="Corbel" w:hAnsi="Corbel"/>
                <w:sz w:val="24"/>
                <w:szCs w:val="24"/>
              </w:rPr>
              <w:t>Praca z tekstem oryginalnym. Przygotowanie bibliografii i przypisów do źródeł obcojęzycznych jako elementu opracowania pracy dyplomowej.</w:t>
            </w:r>
          </w:p>
        </w:tc>
      </w:tr>
      <w:bookmarkEnd w:id="1"/>
    </w:tbl>
    <w:p w14:paraId="7434AF9F" w14:textId="77777777" w:rsidR="0085747A" w:rsidRPr="00295BF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426997" w14:textId="77777777" w:rsidR="0085747A" w:rsidRPr="00295BF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3.4 Metody dydaktyczne</w:t>
      </w:r>
      <w:r w:rsidRPr="00295BF4">
        <w:rPr>
          <w:rFonts w:ascii="Corbel" w:hAnsi="Corbel"/>
          <w:b w:val="0"/>
          <w:smallCaps w:val="0"/>
          <w:szCs w:val="24"/>
        </w:rPr>
        <w:t xml:space="preserve"> </w:t>
      </w:r>
    </w:p>
    <w:p w14:paraId="043D661F" w14:textId="422DD61D" w:rsidR="00B66D6C" w:rsidRPr="00295BF4" w:rsidRDefault="00B66D6C" w:rsidP="00986C1A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b w:val="0"/>
          <w:bCs/>
          <w:smallCaps w:val="0"/>
          <w:szCs w:val="24"/>
        </w:rPr>
        <w:t>Praktyczne ćwiczenia językowe, przygotowanie prezentacji, praca indywidualna, w parach</w:t>
      </w:r>
    </w:p>
    <w:p w14:paraId="14F6FD4A" w14:textId="520CB32B" w:rsidR="00E960BB" w:rsidRPr="00295BF4" w:rsidRDefault="00B66D6C" w:rsidP="00B66D6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295BF4">
        <w:rPr>
          <w:rFonts w:ascii="Corbel" w:hAnsi="Corbel"/>
          <w:b w:val="0"/>
          <w:bCs/>
          <w:smallCaps w:val="0"/>
          <w:szCs w:val="24"/>
        </w:rPr>
        <w:t xml:space="preserve">i w grupach, dyskusje, praca ze słownikiem, nagraniami audio i wideo, korzystanie ze źródeł internetowych, praca z tekstem </w:t>
      </w:r>
      <w:r w:rsidR="002258A2" w:rsidRPr="00295BF4">
        <w:rPr>
          <w:rFonts w:ascii="Corbel" w:hAnsi="Corbel"/>
          <w:b w:val="0"/>
          <w:bCs/>
          <w:smallCaps w:val="0"/>
          <w:szCs w:val="24"/>
        </w:rPr>
        <w:t>oryginalnym</w:t>
      </w:r>
      <w:r w:rsidRPr="00295BF4">
        <w:rPr>
          <w:rFonts w:ascii="Corbel" w:hAnsi="Corbel"/>
          <w:b w:val="0"/>
          <w:bCs/>
          <w:smallCaps w:val="0"/>
          <w:szCs w:val="24"/>
        </w:rPr>
        <w:t xml:space="preserve">, </w:t>
      </w:r>
      <w:r w:rsidR="00EC7481" w:rsidRPr="00295BF4">
        <w:rPr>
          <w:rFonts w:ascii="Corbel" w:hAnsi="Corbel"/>
          <w:b w:val="0"/>
          <w:bCs/>
          <w:smallCaps w:val="0"/>
          <w:szCs w:val="24"/>
        </w:rPr>
        <w:t xml:space="preserve">wypowiedź pisemna, </w:t>
      </w:r>
      <w:r w:rsidRPr="00295BF4">
        <w:rPr>
          <w:rFonts w:ascii="Corbel" w:hAnsi="Corbel"/>
          <w:b w:val="0"/>
          <w:bCs/>
          <w:smallCaps w:val="0"/>
          <w:szCs w:val="24"/>
        </w:rPr>
        <w:t>gry dydaktyczne, analiza przypadków, przygotowanie konspektu lekcji, prowadzenie fragmentu zajęć</w:t>
      </w:r>
      <w:r w:rsidR="00EC7481" w:rsidRPr="00295BF4">
        <w:rPr>
          <w:rFonts w:ascii="Corbel" w:hAnsi="Corbel"/>
          <w:b w:val="0"/>
          <w:bCs/>
          <w:smallCaps w:val="0"/>
          <w:szCs w:val="24"/>
        </w:rPr>
        <w:t>, praca metodą projektu</w:t>
      </w:r>
      <w:r w:rsidRPr="00295BF4">
        <w:rPr>
          <w:rFonts w:ascii="Corbel" w:hAnsi="Corbel"/>
          <w:b w:val="0"/>
          <w:bCs/>
          <w:smallCaps w:val="0"/>
          <w:szCs w:val="24"/>
        </w:rPr>
        <w:t>.</w:t>
      </w:r>
    </w:p>
    <w:p w14:paraId="1B00BF50" w14:textId="77777777" w:rsidR="00E960BB" w:rsidRPr="00295BF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B82A2C" w14:textId="77777777" w:rsidR="0085747A" w:rsidRPr="00295BF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4. </w:t>
      </w:r>
      <w:r w:rsidR="0085747A" w:rsidRPr="00295BF4">
        <w:rPr>
          <w:rFonts w:ascii="Corbel" w:hAnsi="Corbel"/>
          <w:smallCaps w:val="0"/>
          <w:szCs w:val="24"/>
        </w:rPr>
        <w:t>METODY I KRYTERIA OCENY</w:t>
      </w:r>
      <w:r w:rsidR="009F4610" w:rsidRPr="00295BF4">
        <w:rPr>
          <w:rFonts w:ascii="Corbel" w:hAnsi="Corbel"/>
          <w:smallCaps w:val="0"/>
          <w:szCs w:val="24"/>
        </w:rPr>
        <w:t xml:space="preserve"> </w:t>
      </w:r>
    </w:p>
    <w:p w14:paraId="62367FBF" w14:textId="77777777" w:rsidR="00923D7D" w:rsidRPr="00295BF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CFB134" w14:textId="77777777" w:rsidR="0085747A" w:rsidRPr="00295BF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95BF4">
        <w:rPr>
          <w:rFonts w:ascii="Corbel" w:hAnsi="Corbel"/>
          <w:smallCaps w:val="0"/>
          <w:szCs w:val="24"/>
        </w:rPr>
        <w:t>uczenia się</w:t>
      </w:r>
    </w:p>
    <w:p w14:paraId="3DCE0A88" w14:textId="77777777" w:rsidR="0085747A" w:rsidRPr="002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295BF4" w14:paraId="35997086" w14:textId="77777777" w:rsidTr="001D591E">
        <w:tc>
          <w:tcPr>
            <w:tcW w:w="1985" w:type="dxa"/>
            <w:vAlign w:val="center"/>
          </w:tcPr>
          <w:p w14:paraId="2476D9CD" w14:textId="77777777" w:rsidR="0085747A" w:rsidRPr="00295BF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7E8E5181" w14:textId="59B46886" w:rsidR="0085747A" w:rsidRPr="00295BF4" w:rsidRDefault="001D591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D9BF5F" w14:textId="77777777" w:rsidR="0085747A" w:rsidRPr="00295BF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8F5C95" w14:textId="77777777" w:rsidR="00923D7D" w:rsidRPr="002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DF7507" w14:textId="77777777" w:rsidR="0085747A" w:rsidRPr="002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295BF4" w14:paraId="1110C6BA" w14:textId="77777777" w:rsidTr="001D591E">
        <w:tc>
          <w:tcPr>
            <w:tcW w:w="1985" w:type="dxa"/>
          </w:tcPr>
          <w:p w14:paraId="5A7E9C7F" w14:textId="77777777" w:rsidR="0085747A" w:rsidRPr="002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95BF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95BF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4646897B" w14:textId="75D4CE33" w:rsidR="0085747A" w:rsidRPr="00295BF4" w:rsidRDefault="00BD107C" w:rsidP="00C7140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="002149FE"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 w:rsidR="00270A71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studentów</w:t>
            </w:r>
          </w:p>
        </w:tc>
        <w:tc>
          <w:tcPr>
            <w:tcW w:w="2126" w:type="dxa"/>
          </w:tcPr>
          <w:p w14:paraId="13AC07FA" w14:textId="77777777" w:rsidR="00661663" w:rsidRPr="00295BF4" w:rsidRDefault="00661663" w:rsidP="006616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150941" w14:textId="09B666D6" w:rsidR="0085747A" w:rsidRPr="00295BF4" w:rsidRDefault="00970174" w:rsidP="006616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66D6C" w:rsidRPr="00295BF4" w14:paraId="69EB72F5" w14:textId="77777777" w:rsidTr="001D591E">
        <w:tc>
          <w:tcPr>
            <w:tcW w:w="1985" w:type="dxa"/>
          </w:tcPr>
          <w:p w14:paraId="2F1CD768" w14:textId="50F91CBD" w:rsidR="00B66D6C" w:rsidRPr="00295BF4" w:rsidRDefault="00B66D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0080823C" w14:textId="59CBADBB" w:rsidR="00B66D6C" w:rsidRPr="00295BF4" w:rsidRDefault="00BD107C" w:rsidP="00C71401">
            <w:pPr>
              <w:spacing w:after="0" w:line="240" w:lineRule="auto"/>
              <w:jc w:val="both"/>
              <w:rPr>
                <w:rFonts w:ascii="Corbel" w:hAnsi="Corbel"/>
                <w:b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 w:rsidR="00270A71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studentów</w:t>
            </w:r>
          </w:p>
        </w:tc>
        <w:tc>
          <w:tcPr>
            <w:tcW w:w="2126" w:type="dxa"/>
          </w:tcPr>
          <w:p w14:paraId="5D10D5EB" w14:textId="4A67A30A" w:rsidR="00B66D6C" w:rsidRPr="00295BF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5747A" w:rsidRPr="00295BF4" w14:paraId="7E16FC64" w14:textId="77777777" w:rsidTr="00C05F44">
        <w:tc>
          <w:tcPr>
            <w:tcW w:w="1985" w:type="dxa"/>
          </w:tcPr>
          <w:p w14:paraId="4BA48551" w14:textId="6FF21EAE" w:rsidR="0085747A" w:rsidRPr="00295BF4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19B53AA" w14:textId="32A75DF1" w:rsidR="0085747A" w:rsidRPr="00295BF4" w:rsidRDefault="00BD107C" w:rsidP="00C7140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 w:rsidR="00270A71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studentów</w:t>
            </w:r>
          </w:p>
        </w:tc>
        <w:tc>
          <w:tcPr>
            <w:tcW w:w="2126" w:type="dxa"/>
          </w:tcPr>
          <w:p w14:paraId="49BAD045" w14:textId="77777777" w:rsidR="00661663" w:rsidRPr="00295BF4" w:rsidRDefault="00661663" w:rsidP="006616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EE54F10" w14:textId="04E6A468" w:rsidR="0085747A" w:rsidRPr="00295BF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66D6C" w:rsidRPr="00295BF4" w14:paraId="70D4C012" w14:textId="77777777" w:rsidTr="00C05F44">
        <w:tc>
          <w:tcPr>
            <w:tcW w:w="1985" w:type="dxa"/>
          </w:tcPr>
          <w:p w14:paraId="3F4210AF" w14:textId="34D43BB6" w:rsidR="00B66D6C" w:rsidRPr="00295BF4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486CF8E" w14:textId="48D51C31" w:rsidR="00B66D6C" w:rsidRPr="00295BF4" w:rsidRDefault="00BD107C" w:rsidP="00C7140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 w:rsidR="00270A71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studentów</w:t>
            </w:r>
          </w:p>
        </w:tc>
        <w:tc>
          <w:tcPr>
            <w:tcW w:w="2126" w:type="dxa"/>
          </w:tcPr>
          <w:p w14:paraId="1ED4C7BA" w14:textId="77777777" w:rsidR="00661663" w:rsidRPr="00295BF4" w:rsidRDefault="00661663" w:rsidP="006616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2D56D74" w14:textId="1F3DE13B" w:rsidR="00B66D6C" w:rsidRPr="00295BF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66D6C" w:rsidRPr="00295BF4" w14:paraId="73EFE85A" w14:textId="77777777" w:rsidTr="00C05F44">
        <w:tc>
          <w:tcPr>
            <w:tcW w:w="1985" w:type="dxa"/>
          </w:tcPr>
          <w:p w14:paraId="39A2DE8F" w14:textId="39B08BD3" w:rsidR="00B66D6C" w:rsidRPr="00295BF4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14:paraId="3840DAAF" w14:textId="1CDDEBB8" w:rsidR="00B66D6C" w:rsidRPr="00295BF4" w:rsidRDefault="001D591E" w:rsidP="00C7140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BD107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5BF4">
              <w:rPr>
                <w:rFonts w:ascii="Corbel" w:hAnsi="Corbel"/>
                <w:sz w:val="24"/>
                <w:szCs w:val="24"/>
              </w:rPr>
              <w:t>projekt</w:t>
            </w:r>
            <w:r w:rsidR="00BD107C">
              <w:rPr>
                <w:rFonts w:ascii="Corbel" w:hAnsi="Corbel"/>
                <w:sz w:val="24"/>
                <w:szCs w:val="24"/>
              </w:rPr>
              <w:t>y</w:t>
            </w:r>
            <w:r w:rsidRPr="00295BF4">
              <w:rPr>
                <w:rFonts w:ascii="Corbel" w:hAnsi="Corbel"/>
                <w:sz w:val="24"/>
                <w:szCs w:val="24"/>
              </w:rPr>
              <w:t xml:space="preserve"> student</w:t>
            </w:r>
            <w:r w:rsidR="00BD107C">
              <w:rPr>
                <w:rFonts w:ascii="Corbel" w:hAnsi="Corbel"/>
                <w:sz w:val="24"/>
                <w:szCs w:val="24"/>
              </w:rPr>
              <w:t xml:space="preserve">ów, </w:t>
            </w:r>
            <w:r w:rsidR="00270A71">
              <w:rPr>
                <w:rFonts w:ascii="Corbel" w:hAnsi="Corbel"/>
                <w:sz w:val="24"/>
                <w:szCs w:val="24"/>
              </w:rPr>
              <w:br/>
            </w:r>
            <w:r w:rsidR="00BD107C">
              <w:rPr>
                <w:rFonts w:ascii="Corbel" w:hAnsi="Corbel"/>
                <w:sz w:val="24"/>
                <w:szCs w:val="24"/>
              </w:rPr>
              <w:t>egzamin ustny i pisemny</w:t>
            </w:r>
            <w:r w:rsidR="00270A71">
              <w:rPr>
                <w:rFonts w:ascii="Corbel" w:hAnsi="Corbel"/>
                <w:sz w:val="24"/>
                <w:szCs w:val="24"/>
              </w:rPr>
              <w:t xml:space="preserve">, </w:t>
            </w:r>
            <w:r w:rsidR="00270A71" w:rsidRPr="00270A7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B123109" w14:textId="23F657CC" w:rsidR="00B66D6C" w:rsidRPr="00295BF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70174" w:rsidRPr="00295BF4" w14:paraId="561B2CAB" w14:textId="77777777" w:rsidTr="00C05F44">
        <w:tc>
          <w:tcPr>
            <w:tcW w:w="1985" w:type="dxa"/>
          </w:tcPr>
          <w:p w14:paraId="35239E35" w14:textId="1360240E" w:rsidR="00970174" w:rsidRPr="00295BF4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2792A47" w14:textId="7FF7709C" w:rsidR="00970174" w:rsidRPr="00295BF4" w:rsidRDefault="00BD107C" w:rsidP="00C7140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 w:rsidR="00270A71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studentów</w:t>
            </w:r>
          </w:p>
        </w:tc>
        <w:tc>
          <w:tcPr>
            <w:tcW w:w="2126" w:type="dxa"/>
          </w:tcPr>
          <w:p w14:paraId="6D57A328" w14:textId="3C92EBE6" w:rsidR="00970174" w:rsidRPr="00295BF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70174" w:rsidRPr="00295BF4" w14:paraId="52C5ED0D" w14:textId="77777777" w:rsidTr="00C05F44">
        <w:tc>
          <w:tcPr>
            <w:tcW w:w="1985" w:type="dxa"/>
          </w:tcPr>
          <w:p w14:paraId="794265AD" w14:textId="64F45B6D" w:rsidR="00970174" w:rsidRPr="00295BF4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343A6E5" w14:textId="52A81B10" w:rsidR="00970174" w:rsidRPr="00295BF4" w:rsidRDefault="00BD107C" w:rsidP="00C7140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sprawdzian pisemny</w:t>
            </w:r>
            <w:r w:rsidRPr="00295BF4">
              <w:rPr>
                <w:rFonts w:ascii="Corbel" w:hAnsi="Corbel"/>
                <w:sz w:val="24"/>
                <w:szCs w:val="24"/>
              </w:rPr>
              <w:t>, krótsza i dłuższa wypowiedź indywidualna, egzamin ustny i pisemny, projekt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 w:rsidR="00270A71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studentów</w:t>
            </w:r>
          </w:p>
        </w:tc>
        <w:tc>
          <w:tcPr>
            <w:tcW w:w="2126" w:type="dxa"/>
          </w:tcPr>
          <w:p w14:paraId="55665B35" w14:textId="6B70B8A2" w:rsidR="00970174" w:rsidRPr="00295BF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70174" w:rsidRPr="00295BF4" w14:paraId="5ED8CE56" w14:textId="77777777" w:rsidTr="00C05F44">
        <w:tc>
          <w:tcPr>
            <w:tcW w:w="1985" w:type="dxa"/>
          </w:tcPr>
          <w:p w14:paraId="5F140AE5" w14:textId="053E8104" w:rsidR="00970174" w:rsidRPr="00295BF4" w:rsidRDefault="00970174" w:rsidP="00B85F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1EF2E2D6" w14:textId="60789010" w:rsidR="00970174" w:rsidRPr="00295BF4" w:rsidRDefault="001D591E" w:rsidP="00C7140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6F4F7F1" w14:textId="5E681623" w:rsidR="00970174" w:rsidRPr="00295BF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52DD7CFE" w14:textId="77777777" w:rsidR="00923D7D" w:rsidRPr="00295BF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10EF12" w14:textId="77777777" w:rsidR="0085747A" w:rsidRPr="00295BF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4.2 </w:t>
      </w:r>
      <w:r w:rsidR="0085747A" w:rsidRPr="00295BF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95BF4">
        <w:rPr>
          <w:rFonts w:ascii="Corbel" w:hAnsi="Corbel"/>
          <w:smallCaps w:val="0"/>
          <w:szCs w:val="24"/>
        </w:rPr>
        <w:t xml:space="preserve"> </w:t>
      </w:r>
    </w:p>
    <w:p w14:paraId="22B0545E" w14:textId="77777777" w:rsidR="00923D7D" w:rsidRPr="00295BF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95BF4" w14:paraId="4EF688A5" w14:textId="77777777" w:rsidTr="00923D7D">
        <w:tc>
          <w:tcPr>
            <w:tcW w:w="9670" w:type="dxa"/>
          </w:tcPr>
          <w:p w14:paraId="4E42A570" w14:textId="6FD2C812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195472331"/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</w:t>
            </w:r>
            <w:r w:rsidR="00003C8A"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wszystkich przewidzianych w danym semestrze prac</w:t>
            </w:r>
            <w:r w:rsidR="00003C8A"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pisemnych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 xml:space="preserve"> i projektowych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</w:t>
            </w:r>
            <w:r w:rsidR="001062E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 zajęciach. </w:t>
            </w:r>
            <w:r w:rsidR="00003C8A"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DD1A369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1E76D84D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E83EEC" w14:textId="71F8EB4F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  <w:r w:rsidR="00C714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>rojekty studentów</w:t>
            </w:r>
            <w:r w:rsidR="00C7140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  <w:r w:rsidR="00C7140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C2B58E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5C21A6" w14:textId="25200393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  <w:r w:rsidR="00C714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zaliczenie pisemne: sprawdzian pisemny, wypowiedź pisemna</w:t>
            </w:r>
            <w:r w:rsidR="00C7140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prac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714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projektow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C7140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E839E1D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55C350" w14:textId="6E8049AC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  <w:r w:rsidR="0093684D"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(po każdym semestrze)</w:t>
            </w:r>
          </w:p>
          <w:p w14:paraId="7B71E18E" w14:textId="77777777" w:rsidR="00270A71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Wykonanie pr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 xml:space="preserve">ojektów,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zaliczenie sprawdzia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>nu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pisem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>nego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67328271" w14:textId="38098F3A" w:rsidR="00965005" w:rsidRPr="00295BF4" w:rsidRDefault="00270A71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965005"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stalenie oceny zaliczeniowej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następuje </w:t>
            </w:r>
            <w:r w:rsidR="00965005" w:rsidRPr="00295BF4">
              <w:rPr>
                <w:rFonts w:ascii="Corbel" w:hAnsi="Corbel"/>
                <w:b w:val="0"/>
                <w:smallCaps w:val="0"/>
                <w:szCs w:val="24"/>
              </w:rPr>
              <w:t>na podstawie ocen cząstkowych.</w:t>
            </w:r>
          </w:p>
          <w:p w14:paraId="2486EAD7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39D42C" w14:textId="22EDEA9D" w:rsidR="00270A71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Egzamin końcowy: sprawdzian pisemny w formie </w:t>
            </w:r>
            <w:r w:rsidR="00AB62E3"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ćwiczeń sprawdzających </w:t>
            </w:r>
            <w:r w:rsidR="00270A71" w:rsidRPr="00295BF4">
              <w:rPr>
                <w:rFonts w:ascii="Corbel" w:hAnsi="Corbel"/>
                <w:b w:val="0"/>
                <w:smallCaps w:val="0"/>
                <w:szCs w:val="24"/>
              </w:rPr>
              <w:t>umiejętno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 xml:space="preserve">ści </w:t>
            </w:r>
            <w:r w:rsidR="00B16E5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>językowe</w:t>
            </w:r>
            <w:r w:rsidR="00AB62E3"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wypowiedź pisemna  oraz </w:t>
            </w:r>
            <w:r w:rsidR="00270A71">
              <w:rPr>
                <w:rFonts w:ascii="Corbel" w:hAnsi="Corbel"/>
                <w:b w:val="0"/>
                <w:smallCaps w:val="0"/>
                <w:szCs w:val="24"/>
              </w:rPr>
              <w:t xml:space="preserve">egzamin ustny z zakresu studiowanej specjalności. </w:t>
            </w:r>
          </w:p>
          <w:p w14:paraId="17C3139A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866382" w14:textId="006C1086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8A44746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714F021F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F115A37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7BEF307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37E47E8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E996C7E" w14:textId="26B9674A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</w:t>
            </w:r>
            <w:r w:rsidR="00140B7F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4EE3F61D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439A54" w14:textId="350AF52A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2A84759D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36A0CD7F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 językowych, brak błędów językowych lub nieliczne błędy językowe nie zakłócające komunikacji.</w:t>
            </w:r>
          </w:p>
          <w:p w14:paraId="51F84339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14:paraId="3C37C37D" w14:textId="793A40FF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językowych, nieliczne błędy językowe nieznacznie zakłócające komunikację, nieznaczne zakłócenia w płynności </w:t>
            </w:r>
            <w:r w:rsidR="001062E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wypowiedzi.</w:t>
            </w:r>
          </w:p>
          <w:p w14:paraId="42536DD3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15A90235" w14:textId="2C2A98F2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językowych, błędy </w:t>
            </w:r>
            <w:r w:rsidR="00B16E5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językowe nieznacznie zakłócające komunikację, nieznaczne zakłócenia w płynności </w:t>
            </w:r>
            <w:r w:rsidR="001062E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wypowiedzi.</w:t>
            </w:r>
          </w:p>
          <w:p w14:paraId="0FC67AD5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4C62ED1C" w14:textId="33A71703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+dostateczna: ograniczona znajomość słownictwa i struktur językowych, liczne błędy językowe znacznie zakłócające komunikację i płynność wypowiedzi, odpowiedzi częściowo </w:t>
            </w:r>
            <w:r w:rsidR="001062E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odbiegające od treści zadanego pytania, niekompletna.</w:t>
            </w:r>
          </w:p>
          <w:p w14:paraId="0A2F19B3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4BF9A94A" w14:textId="54C4A035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dostateczna: ograniczona znajomość słownictwa i struktur językowych, liczne błędy </w:t>
            </w:r>
            <w:r w:rsidR="00B16E5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językowe znacznie zakłócające komunikację i płynność wypowiedzi, niepełne odpowiedzi na </w:t>
            </w:r>
            <w:r w:rsidR="00B16E5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pytania, odpowiedzi częściowo odbiegające od treści zadanego pytania</w:t>
            </w:r>
          </w:p>
          <w:p w14:paraId="43E05DBD" w14:textId="525E3813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</w:t>
            </w:r>
            <w:r w:rsidR="00C71401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1178FE0B" w14:textId="1466565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 słownictwa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struktur językowych uniemożliwiająca wykonanie zadania, chaotyczna konstrukcja </w:t>
            </w:r>
            <w:r w:rsidR="001062E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wypowiedzi, bardzo uboga treść, niekomunikatywność, mylenie i zniekształcanie </w:t>
            </w:r>
            <w:r w:rsidR="001062E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podstawowych informacji</w:t>
            </w:r>
          </w:p>
          <w:p w14:paraId="69B6B26D" w14:textId="77777777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E7F5E9" w14:textId="3A2EE229" w:rsidR="00965005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</w:t>
            </w:r>
            <w:r w:rsidR="001062E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pozytywnej oceny za każdy z ustanowionych efektów uczenia się.</w:t>
            </w:r>
          </w:p>
          <w:p w14:paraId="1243D2B1" w14:textId="482331DC" w:rsidR="0085747A" w:rsidRPr="00295BF4" w:rsidRDefault="00965005" w:rsidP="001062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Ocenę końcową z przedmiotu </w:t>
            </w:r>
            <w:r w:rsidR="003F7A78">
              <w:rPr>
                <w:rFonts w:ascii="Corbel" w:hAnsi="Corbel"/>
                <w:b w:val="0"/>
                <w:smallCaps w:val="0"/>
                <w:szCs w:val="24"/>
              </w:rPr>
              <w:t xml:space="preserve">ustala się na podstawie 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>ocen cząstkowych.</w:t>
            </w:r>
          </w:p>
        </w:tc>
      </w:tr>
    </w:tbl>
    <w:p w14:paraId="62E5128F" w14:textId="77777777" w:rsidR="0085747A" w:rsidRPr="002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bookmarkEnd w:id="2"/>
    <w:p w14:paraId="0905D204" w14:textId="77777777" w:rsidR="009F4610" w:rsidRPr="00295BF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5BF4">
        <w:rPr>
          <w:rFonts w:ascii="Corbel" w:hAnsi="Corbel"/>
          <w:b/>
          <w:sz w:val="24"/>
          <w:szCs w:val="24"/>
        </w:rPr>
        <w:t xml:space="preserve">5. </w:t>
      </w:r>
      <w:r w:rsidR="00C61DC5" w:rsidRPr="00295BF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56A3AB" w14:textId="77777777" w:rsidR="0085747A" w:rsidRPr="002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295BF4" w14:paraId="779F60CA" w14:textId="77777777" w:rsidTr="003E1941">
        <w:tc>
          <w:tcPr>
            <w:tcW w:w="4962" w:type="dxa"/>
            <w:vAlign w:val="center"/>
          </w:tcPr>
          <w:p w14:paraId="79D1A425" w14:textId="77777777" w:rsidR="0085747A" w:rsidRPr="002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95BF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95BF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A931527" w14:textId="4BC1A9B0" w:rsidR="0085747A" w:rsidRPr="002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95BF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95BF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95BF4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="00B16E58">
              <w:rPr>
                <w:rFonts w:ascii="Corbel" w:hAnsi="Corbel"/>
                <w:b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b/>
                <w:sz w:val="24"/>
                <w:szCs w:val="24"/>
              </w:rPr>
              <w:t>aktywności</w:t>
            </w:r>
          </w:p>
        </w:tc>
      </w:tr>
      <w:tr w:rsidR="0085747A" w:rsidRPr="00295BF4" w14:paraId="74EC59B5" w14:textId="77777777" w:rsidTr="00923D7D">
        <w:tc>
          <w:tcPr>
            <w:tcW w:w="4962" w:type="dxa"/>
          </w:tcPr>
          <w:p w14:paraId="38512DAE" w14:textId="343CD475" w:rsidR="0085747A" w:rsidRPr="00295BF4" w:rsidRDefault="00C61DC5" w:rsidP="00CC1F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G</w:t>
            </w:r>
            <w:r w:rsidR="0085747A" w:rsidRPr="00295BF4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295BF4">
              <w:rPr>
                <w:rFonts w:ascii="Corbel" w:hAnsi="Corbel"/>
                <w:sz w:val="24"/>
                <w:szCs w:val="24"/>
              </w:rPr>
              <w:t> </w:t>
            </w:r>
            <w:r w:rsidR="0045729E" w:rsidRPr="00295BF4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295BF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5BF4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295BF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D522F46" w14:textId="66EC01CF" w:rsidR="0085747A" w:rsidRPr="00295BF4" w:rsidRDefault="00965005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C61DC5" w:rsidRPr="00295BF4" w14:paraId="4CA5515F" w14:textId="77777777" w:rsidTr="00923D7D">
        <w:tc>
          <w:tcPr>
            <w:tcW w:w="4962" w:type="dxa"/>
          </w:tcPr>
          <w:p w14:paraId="2A3A6752" w14:textId="77777777" w:rsidR="00C61DC5" w:rsidRPr="002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295BF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D9A844A" w14:textId="77777777" w:rsidR="00C61DC5" w:rsidRPr="002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D1DA02" w14:textId="2A2C643C" w:rsidR="00C61DC5" w:rsidRPr="00295BF4" w:rsidRDefault="0075212D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295BF4" w14:paraId="30461086" w14:textId="77777777" w:rsidTr="00923D7D">
        <w:tc>
          <w:tcPr>
            <w:tcW w:w="4962" w:type="dxa"/>
          </w:tcPr>
          <w:p w14:paraId="24D16E38" w14:textId="402151D9" w:rsidR="00C61DC5" w:rsidRPr="00295BF4" w:rsidRDefault="00C61DC5" w:rsidP="00C7140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95BF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95BF4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="00C71401">
              <w:rPr>
                <w:rFonts w:ascii="Corbel" w:hAnsi="Corbel"/>
                <w:sz w:val="24"/>
                <w:szCs w:val="24"/>
              </w:rPr>
              <w:br/>
            </w:r>
            <w:r w:rsidRPr="00295BF4">
              <w:rPr>
                <w:rFonts w:ascii="Corbel" w:hAnsi="Corbel"/>
                <w:sz w:val="24"/>
                <w:szCs w:val="24"/>
              </w:rPr>
              <w:t>studenta</w:t>
            </w:r>
            <w:r w:rsidR="00C714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5BF4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965005" w:rsidRPr="00295BF4">
              <w:rPr>
                <w:rFonts w:ascii="Corbel" w:hAnsi="Corbel"/>
                <w:sz w:val="24"/>
                <w:szCs w:val="24"/>
              </w:rPr>
              <w:t xml:space="preserve">gzaminu, napisanie referatu itp., przygotowanie </w:t>
            </w:r>
            <w:r w:rsidR="00C71401">
              <w:rPr>
                <w:rFonts w:ascii="Corbel" w:hAnsi="Corbel"/>
                <w:sz w:val="24"/>
                <w:szCs w:val="24"/>
              </w:rPr>
              <w:br/>
            </w:r>
            <w:r w:rsidR="00965005" w:rsidRPr="00295BF4">
              <w:rPr>
                <w:rFonts w:ascii="Corbel" w:hAnsi="Corbel"/>
                <w:sz w:val="24"/>
                <w:szCs w:val="24"/>
              </w:rPr>
              <w:t xml:space="preserve">prezentacji multimedialnej, projektu indywidualnego, e-dydaktyki, lektury, pokazowej </w:t>
            </w:r>
            <w:r w:rsidR="00C71401">
              <w:rPr>
                <w:rFonts w:ascii="Corbel" w:hAnsi="Corbel"/>
                <w:sz w:val="24"/>
                <w:szCs w:val="24"/>
              </w:rPr>
              <w:br/>
            </w:r>
            <w:r w:rsidR="00965005" w:rsidRPr="00295BF4">
              <w:rPr>
                <w:rFonts w:ascii="Corbel" w:hAnsi="Corbel"/>
                <w:sz w:val="24"/>
                <w:szCs w:val="24"/>
              </w:rPr>
              <w:t>jednostki lekcyjnej</w:t>
            </w:r>
            <w:r w:rsidRPr="00295BF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DA8D38" w14:textId="77777777" w:rsidR="00604267" w:rsidRPr="00295BF4" w:rsidRDefault="00604267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8689D2B" w14:textId="77777777" w:rsidR="00604267" w:rsidRPr="00295BF4" w:rsidRDefault="00604267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062762E" w14:textId="77777777" w:rsidR="00604267" w:rsidRPr="00295BF4" w:rsidRDefault="00604267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7E2B0B" w14:textId="040E0EA5" w:rsidR="00C61DC5" w:rsidRPr="00295BF4" w:rsidRDefault="0075212D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450</w:t>
            </w:r>
          </w:p>
        </w:tc>
      </w:tr>
      <w:tr w:rsidR="0085747A" w:rsidRPr="00295BF4" w14:paraId="0C152F0E" w14:textId="77777777" w:rsidTr="00923D7D">
        <w:tc>
          <w:tcPr>
            <w:tcW w:w="4962" w:type="dxa"/>
          </w:tcPr>
          <w:p w14:paraId="0AF4C21E" w14:textId="77777777" w:rsidR="0085747A" w:rsidRPr="002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C7BFC7" w14:textId="10AE626A" w:rsidR="0085747A" w:rsidRPr="00295BF4" w:rsidRDefault="002A5313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650</w:t>
            </w:r>
          </w:p>
        </w:tc>
      </w:tr>
      <w:tr w:rsidR="0085747A" w:rsidRPr="00295BF4" w14:paraId="02B2F78A" w14:textId="77777777" w:rsidTr="00923D7D">
        <w:tc>
          <w:tcPr>
            <w:tcW w:w="4962" w:type="dxa"/>
          </w:tcPr>
          <w:p w14:paraId="23BAE602" w14:textId="77777777" w:rsidR="0085747A" w:rsidRPr="002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95BF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169DDD" w14:textId="448C0D8B" w:rsidR="0085747A" w:rsidRPr="00295BF4" w:rsidRDefault="00965005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26CF0ADA" w14:textId="77777777" w:rsidR="0085747A" w:rsidRPr="00295BF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5BF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95BF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E01CFE" w14:textId="77777777" w:rsidR="003E1941" w:rsidRPr="00295BF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C53E47" w14:textId="77777777" w:rsidR="0085747A" w:rsidRPr="00295BF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6. </w:t>
      </w:r>
      <w:r w:rsidR="0085747A" w:rsidRPr="00295BF4">
        <w:rPr>
          <w:rFonts w:ascii="Corbel" w:hAnsi="Corbel"/>
          <w:smallCaps w:val="0"/>
          <w:szCs w:val="24"/>
        </w:rPr>
        <w:t>PRAKTYKI ZAWO</w:t>
      </w:r>
      <w:r w:rsidR="009C1331" w:rsidRPr="00295BF4">
        <w:rPr>
          <w:rFonts w:ascii="Corbel" w:hAnsi="Corbel"/>
          <w:smallCaps w:val="0"/>
          <w:szCs w:val="24"/>
        </w:rPr>
        <w:t>DOWE W RAMACH PRZEDMIOTU</w:t>
      </w:r>
    </w:p>
    <w:p w14:paraId="40F2E2F7" w14:textId="77777777" w:rsidR="0085747A" w:rsidRPr="00295BF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295BF4" w14:paraId="6E50455B" w14:textId="77777777" w:rsidTr="0071620A">
        <w:trPr>
          <w:trHeight w:val="397"/>
        </w:trPr>
        <w:tc>
          <w:tcPr>
            <w:tcW w:w="3544" w:type="dxa"/>
          </w:tcPr>
          <w:p w14:paraId="40F9E7E9" w14:textId="77777777" w:rsidR="0085747A" w:rsidRPr="002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42A8BD" w14:textId="77777777" w:rsidR="0085747A" w:rsidRPr="002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295BF4" w14:paraId="52579F98" w14:textId="77777777" w:rsidTr="0071620A">
        <w:trPr>
          <w:trHeight w:val="397"/>
        </w:trPr>
        <w:tc>
          <w:tcPr>
            <w:tcW w:w="3544" w:type="dxa"/>
          </w:tcPr>
          <w:p w14:paraId="1881A714" w14:textId="77777777" w:rsidR="0085747A" w:rsidRPr="002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F356D9" w14:textId="2C2EEFF9" w:rsidR="0085747A" w:rsidRPr="00295BF4" w:rsidRDefault="007521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6925F1E" w14:textId="77777777" w:rsidR="003E1941" w:rsidRPr="00295BF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57ADA8" w14:textId="77777777" w:rsidR="0085747A" w:rsidRPr="002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 xml:space="preserve">7. </w:t>
      </w:r>
      <w:r w:rsidR="0085747A" w:rsidRPr="00295BF4">
        <w:rPr>
          <w:rFonts w:ascii="Corbel" w:hAnsi="Corbel"/>
          <w:smallCaps w:val="0"/>
          <w:szCs w:val="24"/>
        </w:rPr>
        <w:t>LITERATURA</w:t>
      </w:r>
      <w:r w:rsidRPr="00295BF4">
        <w:rPr>
          <w:rFonts w:ascii="Corbel" w:hAnsi="Corbel"/>
          <w:smallCaps w:val="0"/>
          <w:szCs w:val="24"/>
        </w:rPr>
        <w:t xml:space="preserve"> </w:t>
      </w:r>
    </w:p>
    <w:p w14:paraId="16ADE2DF" w14:textId="77777777" w:rsidR="00675843" w:rsidRPr="002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95BF4" w14:paraId="20028198" w14:textId="77777777" w:rsidTr="0071620A">
        <w:trPr>
          <w:trHeight w:val="397"/>
        </w:trPr>
        <w:tc>
          <w:tcPr>
            <w:tcW w:w="7513" w:type="dxa"/>
          </w:tcPr>
          <w:p w14:paraId="77A5625B" w14:textId="5380BAD7" w:rsidR="004D3966" w:rsidRPr="00295BF4" w:rsidRDefault="0085747A" w:rsidP="00DA1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14:paraId="3650BAFD" w14:textId="33DB58A8" w:rsidR="00DA13B9" w:rsidRPr="00295BF4" w:rsidRDefault="00270A71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270A7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</w:t>
            </w:r>
            <w:proofErr w:type="spellEnd"/>
            <w:r w:rsidRPr="00270A7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C., Latham-Koenig Ch., English File Upper-intermediate. </w:t>
            </w:r>
            <w:r w:rsidRPr="00270A71">
              <w:rPr>
                <w:rFonts w:ascii="Corbel" w:hAnsi="Corbel"/>
                <w:b w:val="0"/>
                <w:smallCaps w:val="0"/>
                <w:szCs w:val="24"/>
                <w:lang w:val="en-GB"/>
              </w:rPr>
              <w:lastRenderedPageBreak/>
              <w:t>Fourth-Edition, Oxford University Press, Oxford 2020. // Catherine Walter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179573A2" w14:textId="35C3EF20" w:rsidR="00DA13B9" w:rsidRPr="00295BF4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Malcolm, Taylore-Knowles Steve,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1EC26415" w14:textId="3D6F08FD" w:rsidR="00DA13B9" w:rsidRPr="00295BF4" w:rsidRDefault="00DA13B9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1078BAFF" w14:textId="34BE1E1C" w:rsidR="00DA13B9" w:rsidRPr="00295BF4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13EAE1B0" w14:textId="1E417C79" w:rsidR="00DA13B9" w:rsidRPr="00295BF4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</w:rPr>
              <w:t>Szpotowicz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Magdalena, Szulc-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</w:rPr>
              <w:t>Kurpaska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Małgorzata, </w:t>
            </w:r>
            <w:proofErr w:type="spellStart"/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Teaching</w:t>
            </w:r>
            <w:proofErr w:type="spellEnd"/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English to Young </w:t>
            </w:r>
            <w:proofErr w:type="spellStart"/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Learners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</w:rPr>
              <w:t>, Wydawnictwo Naukowe PWN, Warszawa 2012.</w:t>
            </w:r>
          </w:p>
          <w:p w14:paraId="7F63C02F" w14:textId="77777777" w:rsidR="0075212D" w:rsidRDefault="00DA13B9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  <w:r w:rsidR="000A54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7E53A83" w14:textId="321CF223" w:rsidR="000A54E7" w:rsidRPr="00295BF4" w:rsidRDefault="000A54E7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Materiały autentyczne</w:t>
            </w:r>
          </w:p>
        </w:tc>
      </w:tr>
      <w:tr w:rsidR="0085747A" w:rsidRPr="00295BF4" w14:paraId="75DC7383" w14:textId="77777777" w:rsidTr="0071620A">
        <w:trPr>
          <w:trHeight w:val="397"/>
        </w:trPr>
        <w:tc>
          <w:tcPr>
            <w:tcW w:w="7513" w:type="dxa"/>
          </w:tcPr>
          <w:p w14:paraId="358788C2" w14:textId="0C8CACA4" w:rsidR="00DA13B9" w:rsidRPr="00295BF4" w:rsidRDefault="0085747A" w:rsidP="00DA1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lastRenderedPageBreak/>
              <w:t>Literatura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14:paraId="0A66394A" w14:textId="7664EB08" w:rsidR="00DA13B9" w:rsidRPr="00295BF4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proofErr w:type="spellStart"/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</w:t>
            </w:r>
            <w:proofErr w:type="spellEnd"/>
            <w:r w:rsidRPr="00295B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4</w:t>
            </w:r>
            <w:r w:rsidRPr="00295B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220795A2" w14:textId="189981B4" w:rsidR="00DA13B9" w:rsidRPr="00295BF4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Raymond,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2002</w:t>
            </w:r>
          </w:p>
          <w:p w14:paraId="1EED4873" w14:textId="54118A2A" w:rsidR="00DA13B9" w:rsidRPr="00295BF4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1001281D" w14:textId="489DF48E" w:rsidR="00DA13B9" w:rsidRPr="00295BF4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367A794A" w14:textId="3FEE5ACE" w:rsidR="00DA13B9" w:rsidRPr="00295BF4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Witanet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10152414" w14:textId="361E59BE" w:rsidR="00B31281" w:rsidRPr="00295BF4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Erenc-Grygoruk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Grażyna, </w:t>
            </w:r>
            <w:r w:rsidRPr="00295BF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02008C15" w14:textId="45659DBF" w:rsidR="00B31281" w:rsidRPr="00295BF4" w:rsidRDefault="00B31281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 xml:space="preserve">Teaching Toddlers English (ESL, </w:t>
            </w:r>
            <w:proofErr w:type="spellStart"/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Efl</w:t>
            </w:r>
            <w:proofErr w:type="spellEnd"/>
            <w:r w:rsidRPr="00295BF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): How to Teach Two-Year-Old Children English as a Second or Foreign Language</w:t>
            </w: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Createspace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Independent Publishing Platform,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Scotts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Valley 2017</w:t>
            </w:r>
          </w:p>
          <w:p w14:paraId="1B325B12" w14:textId="16205E4E" w:rsidR="0075212D" w:rsidRPr="00295BF4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</w:t>
            </w:r>
            <w:r w:rsidR="000A54E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w wieku przedszkolnym i wczesnoszkolnym. </w:t>
            </w:r>
          </w:p>
        </w:tc>
      </w:tr>
    </w:tbl>
    <w:p w14:paraId="25486EB7" w14:textId="77777777" w:rsidR="0085747A" w:rsidRPr="002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CC1B59" w14:textId="77777777" w:rsidR="0085747A" w:rsidRPr="002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42205D" w14:textId="77777777" w:rsidR="0085747A" w:rsidRPr="00295BF4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95BF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95BF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4A0D5" w14:textId="77777777" w:rsidR="0086524B" w:rsidRDefault="0086524B" w:rsidP="00C16ABF">
      <w:pPr>
        <w:spacing w:after="0" w:line="240" w:lineRule="auto"/>
      </w:pPr>
      <w:r>
        <w:separator/>
      </w:r>
    </w:p>
  </w:endnote>
  <w:endnote w:type="continuationSeparator" w:id="0">
    <w:p w14:paraId="56E142B1" w14:textId="77777777" w:rsidR="0086524B" w:rsidRDefault="0086524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03CF2" w14:textId="77777777" w:rsidR="0086524B" w:rsidRDefault="0086524B" w:rsidP="00C16ABF">
      <w:pPr>
        <w:spacing w:after="0" w:line="240" w:lineRule="auto"/>
      </w:pPr>
      <w:r>
        <w:separator/>
      </w:r>
    </w:p>
  </w:footnote>
  <w:footnote w:type="continuationSeparator" w:id="0">
    <w:p w14:paraId="36FFB08D" w14:textId="77777777" w:rsidR="0086524B" w:rsidRDefault="0086524B" w:rsidP="00C16ABF">
      <w:pPr>
        <w:spacing w:after="0" w:line="240" w:lineRule="auto"/>
      </w:pPr>
      <w:r>
        <w:continuationSeparator/>
      </w:r>
    </w:p>
  </w:footnote>
  <w:footnote w:id="1">
    <w:p w14:paraId="3C75A564" w14:textId="77777777" w:rsidR="00A6371B" w:rsidRDefault="00A6371B" w:rsidP="00A6371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963F08"/>
    <w:multiLevelType w:val="hybridMultilevel"/>
    <w:tmpl w:val="9C7A6BF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F30CD"/>
    <w:multiLevelType w:val="hybridMultilevel"/>
    <w:tmpl w:val="D8AE2D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929134">
    <w:abstractNumId w:val="0"/>
  </w:num>
  <w:num w:numId="2" w16cid:durableId="808598619">
    <w:abstractNumId w:val="1"/>
  </w:num>
  <w:num w:numId="3" w16cid:durableId="187904938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C8A"/>
    <w:rsid w:val="000048FD"/>
    <w:rsid w:val="000077B4"/>
    <w:rsid w:val="00015B8F"/>
    <w:rsid w:val="0002284F"/>
    <w:rsid w:val="00022ECE"/>
    <w:rsid w:val="00042A51"/>
    <w:rsid w:val="00042D2E"/>
    <w:rsid w:val="00044C82"/>
    <w:rsid w:val="00054682"/>
    <w:rsid w:val="00070ED6"/>
    <w:rsid w:val="000742DC"/>
    <w:rsid w:val="00074677"/>
    <w:rsid w:val="000838BB"/>
    <w:rsid w:val="00084C12"/>
    <w:rsid w:val="0009462C"/>
    <w:rsid w:val="00094B12"/>
    <w:rsid w:val="00096C46"/>
    <w:rsid w:val="000A296F"/>
    <w:rsid w:val="000A2A28"/>
    <w:rsid w:val="000A54E7"/>
    <w:rsid w:val="000B192D"/>
    <w:rsid w:val="000B28EE"/>
    <w:rsid w:val="000B3E37"/>
    <w:rsid w:val="000D04B0"/>
    <w:rsid w:val="000E72D4"/>
    <w:rsid w:val="000F1C57"/>
    <w:rsid w:val="000F5615"/>
    <w:rsid w:val="001062E8"/>
    <w:rsid w:val="0012018F"/>
    <w:rsid w:val="00124BFF"/>
    <w:rsid w:val="0012560E"/>
    <w:rsid w:val="00127108"/>
    <w:rsid w:val="00134B13"/>
    <w:rsid w:val="00140B7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2D51"/>
    <w:rsid w:val="001D08B3"/>
    <w:rsid w:val="001D591E"/>
    <w:rsid w:val="001D657B"/>
    <w:rsid w:val="001D7B54"/>
    <w:rsid w:val="001E0209"/>
    <w:rsid w:val="001F2CA2"/>
    <w:rsid w:val="00207350"/>
    <w:rsid w:val="002144C0"/>
    <w:rsid w:val="002149FE"/>
    <w:rsid w:val="0022477D"/>
    <w:rsid w:val="002258A2"/>
    <w:rsid w:val="002278A9"/>
    <w:rsid w:val="002336F9"/>
    <w:rsid w:val="0024028F"/>
    <w:rsid w:val="00244ABC"/>
    <w:rsid w:val="002547F0"/>
    <w:rsid w:val="00270A71"/>
    <w:rsid w:val="00271175"/>
    <w:rsid w:val="00281FF2"/>
    <w:rsid w:val="002857DE"/>
    <w:rsid w:val="00291567"/>
    <w:rsid w:val="00295BF4"/>
    <w:rsid w:val="002A22BF"/>
    <w:rsid w:val="002A2389"/>
    <w:rsid w:val="002A34C6"/>
    <w:rsid w:val="002A5313"/>
    <w:rsid w:val="002A671D"/>
    <w:rsid w:val="002B262E"/>
    <w:rsid w:val="002B4D55"/>
    <w:rsid w:val="002B5EA0"/>
    <w:rsid w:val="002B6119"/>
    <w:rsid w:val="002C1F06"/>
    <w:rsid w:val="002C660A"/>
    <w:rsid w:val="002D3375"/>
    <w:rsid w:val="002D73D4"/>
    <w:rsid w:val="002E66D9"/>
    <w:rsid w:val="002F02A3"/>
    <w:rsid w:val="002F475E"/>
    <w:rsid w:val="002F4ABE"/>
    <w:rsid w:val="003018BA"/>
    <w:rsid w:val="0030395F"/>
    <w:rsid w:val="00305C92"/>
    <w:rsid w:val="003067B0"/>
    <w:rsid w:val="003151C5"/>
    <w:rsid w:val="00317435"/>
    <w:rsid w:val="003343CF"/>
    <w:rsid w:val="00346FE9"/>
    <w:rsid w:val="0034759A"/>
    <w:rsid w:val="003503F6"/>
    <w:rsid w:val="00350BFF"/>
    <w:rsid w:val="003530DD"/>
    <w:rsid w:val="00353E09"/>
    <w:rsid w:val="00363F78"/>
    <w:rsid w:val="00387224"/>
    <w:rsid w:val="00391D53"/>
    <w:rsid w:val="003A0A5B"/>
    <w:rsid w:val="003A1176"/>
    <w:rsid w:val="003C0BAE"/>
    <w:rsid w:val="003D18A9"/>
    <w:rsid w:val="003D6CE2"/>
    <w:rsid w:val="003E1941"/>
    <w:rsid w:val="003E2FE6"/>
    <w:rsid w:val="003E49D5"/>
    <w:rsid w:val="003F18EA"/>
    <w:rsid w:val="003F38C0"/>
    <w:rsid w:val="003F7A78"/>
    <w:rsid w:val="00414E3C"/>
    <w:rsid w:val="0042244A"/>
    <w:rsid w:val="0042745A"/>
    <w:rsid w:val="00431D5C"/>
    <w:rsid w:val="00435C34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EDA"/>
    <w:rsid w:val="004840FD"/>
    <w:rsid w:val="00490F7D"/>
    <w:rsid w:val="00491678"/>
    <w:rsid w:val="00493335"/>
    <w:rsid w:val="004956EC"/>
    <w:rsid w:val="004968E2"/>
    <w:rsid w:val="004A3EEA"/>
    <w:rsid w:val="004A4D1F"/>
    <w:rsid w:val="004D3966"/>
    <w:rsid w:val="004D5282"/>
    <w:rsid w:val="004D71BA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75F8"/>
    <w:rsid w:val="0056696D"/>
    <w:rsid w:val="00570EEE"/>
    <w:rsid w:val="00573EF9"/>
    <w:rsid w:val="0059484D"/>
    <w:rsid w:val="005A0855"/>
    <w:rsid w:val="005A1C96"/>
    <w:rsid w:val="005A3196"/>
    <w:rsid w:val="005C080F"/>
    <w:rsid w:val="005C55E5"/>
    <w:rsid w:val="005C5BE8"/>
    <w:rsid w:val="005C696A"/>
    <w:rsid w:val="005E6E85"/>
    <w:rsid w:val="005F31D2"/>
    <w:rsid w:val="005F6DD6"/>
    <w:rsid w:val="00604267"/>
    <w:rsid w:val="0061029B"/>
    <w:rsid w:val="00617230"/>
    <w:rsid w:val="00621CE1"/>
    <w:rsid w:val="00623271"/>
    <w:rsid w:val="00627FC9"/>
    <w:rsid w:val="00643137"/>
    <w:rsid w:val="00647FA8"/>
    <w:rsid w:val="00650C5F"/>
    <w:rsid w:val="00654934"/>
    <w:rsid w:val="00661663"/>
    <w:rsid w:val="006620D9"/>
    <w:rsid w:val="00671958"/>
    <w:rsid w:val="00675843"/>
    <w:rsid w:val="00676F62"/>
    <w:rsid w:val="00696477"/>
    <w:rsid w:val="006B49F1"/>
    <w:rsid w:val="006C6DA7"/>
    <w:rsid w:val="006D050F"/>
    <w:rsid w:val="006D6139"/>
    <w:rsid w:val="006E5D65"/>
    <w:rsid w:val="006E5F2F"/>
    <w:rsid w:val="006F08BB"/>
    <w:rsid w:val="006F1282"/>
    <w:rsid w:val="006F1FBC"/>
    <w:rsid w:val="006F31E2"/>
    <w:rsid w:val="006F32A8"/>
    <w:rsid w:val="0070344B"/>
    <w:rsid w:val="00706544"/>
    <w:rsid w:val="007072BA"/>
    <w:rsid w:val="00711162"/>
    <w:rsid w:val="0071620A"/>
    <w:rsid w:val="007210AF"/>
    <w:rsid w:val="00724677"/>
    <w:rsid w:val="00725459"/>
    <w:rsid w:val="007327BD"/>
    <w:rsid w:val="00734608"/>
    <w:rsid w:val="00743928"/>
    <w:rsid w:val="00745302"/>
    <w:rsid w:val="007461D6"/>
    <w:rsid w:val="00746EC8"/>
    <w:rsid w:val="0075130D"/>
    <w:rsid w:val="0075212D"/>
    <w:rsid w:val="007606D6"/>
    <w:rsid w:val="00763BF1"/>
    <w:rsid w:val="00766FD4"/>
    <w:rsid w:val="0077285F"/>
    <w:rsid w:val="0078168C"/>
    <w:rsid w:val="007828E3"/>
    <w:rsid w:val="00787C2A"/>
    <w:rsid w:val="00790E27"/>
    <w:rsid w:val="007A022B"/>
    <w:rsid w:val="007A4022"/>
    <w:rsid w:val="007A6E6E"/>
    <w:rsid w:val="007C0751"/>
    <w:rsid w:val="007C3299"/>
    <w:rsid w:val="007C3BCC"/>
    <w:rsid w:val="007C4546"/>
    <w:rsid w:val="007D6E56"/>
    <w:rsid w:val="007F1652"/>
    <w:rsid w:val="007F4155"/>
    <w:rsid w:val="008137D3"/>
    <w:rsid w:val="0081554D"/>
    <w:rsid w:val="0081707E"/>
    <w:rsid w:val="00843FA5"/>
    <w:rsid w:val="008449B3"/>
    <w:rsid w:val="0085196A"/>
    <w:rsid w:val="0085747A"/>
    <w:rsid w:val="0086524B"/>
    <w:rsid w:val="00871DF8"/>
    <w:rsid w:val="008774FD"/>
    <w:rsid w:val="00884922"/>
    <w:rsid w:val="00885F64"/>
    <w:rsid w:val="008917F9"/>
    <w:rsid w:val="00894616"/>
    <w:rsid w:val="008A111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991"/>
    <w:rsid w:val="00916188"/>
    <w:rsid w:val="00923D7D"/>
    <w:rsid w:val="0093684D"/>
    <w:rsid w:val="00943639"/>
    <w:rsid w:val="00944DB8"/>
    <w:rsid w:val="009508DF"/>
    <w:rsid w:val="00950DAC"/>
    <w:rsid w:val="009510EB"/>
    <w:rsid w:val="00954A07"/>
    <w:rsid w:val="00964787"/>
    <w:rsid w:val="00965005"/>
    <w:rsid w:val="00970174"/>
    <w:rsid w:val="00986C1A"/>
    <w:rsid w:val="00997F14"/>
    <w:rsid w:val="009A78D9"/>
    <w:rsid w:val="009B403C"/>
    <w:rsid w:val="009C1331"/>
    <w:rsid w:val="009C3E31"/>
    <w:rsid w:val="009C54AE"/>
    <w:rsid w:val="009C788E"/>
    <w:rsid w:val="009D6C56"/>
    <w:rsid w:val="009E3B41"/>
    <w:rsid w:val="009F00C5"/>
    <w:rsid w:val="009F2363"/>
    <w:rsid w:val="009F3C5C"/>
    <w:rsid w:val="009F4610"/>
    <w:rsid w:val="009F726E"/>
    <w:rsid w:val="00A00ECC"/>
    <w:rsid w:val="00A155EE"/>
    <w:rsid w:val="00A218A8"/>
    <w:rsid w:val="00A2245B"/>
    <w:rsid w:val="00A30110"/>
    <w:rsid w:val="00A36899"/>
    <w:rsid w:val="00A371F6"/>
    <w:rsid w:val="00A40AB4"/>
    <w:rsid w:val="00A43BF6"/>
    <w:rsid w:val="00A53FA5"/>
    <w:rsid w:val="00A54817"/>
    <w:rsid w:val="00A601C8"/>
    <w:rsid w:val="00A605EC"/>
    <w:rsid w:val="00A60799"/>
    <w:rsid w:val="00A6371B"/>
    <w:rsid w:val="00A84C85"/>
    <w:rsid w:val="00A97DE1"/>
    <w:rsid w:val="00AA759F"/>
    <w:rsid w:val="00AB053C"/>
    <w:rsid w:val="00AB098B"/>
    <w:rsid w:val="00AB62E3"/>
    <w:rsid w:val="00AD1146"/>
    <w:rsid w:val="00AD27D3"/>
    <w:rsid w:val="00AD66D6"/>
    <w:rsid w:val="00AE1160"/>
    <w:rsid w:val="00AE203C"/>
    <w:rsid w:val="00AE2E74"/>
    <w:rsid w:val="00AE36E1"/>
    <w:rsid w:val="00AE5FCB"/>
    <w:rsid w:val="00AF2C1E"/>
    <w:rsid w:val="00B03E2B"/>
    <w:rsid w:val="00B06142"/>
    <w:rsid w:val="00B135B1"/>
    <w:rsid w:val="00B16E58"/>
    <w:rsid w:val="00B31281"/>
    <w:rsid w:val="00B3130B"/>
    <w:rsid w:val="00B40ADB"/>
    <w:rsid w:val="00B43B77"/>
    <w:rsid w:val="00B43E80"/>
    <w:rsid w:val="00B607DB"/>
    <w:rsid w:val="00B66529"/>
    <w:rsid w:val="00B66D6C"/>
    <w:rsid w:val="00B71A14"/>
    <w:rsid w:val="00B72E9C"/>
    <w:rsid w:val="00B75946"/>
    <w:rsid w:val="00B8056E"/>
    <w:rsid w:val="00B819C8"/>
    <w:rsid w:val="00B82308"/>
    <w:rsid w:val="00B85F7D"/>
    <w:rsid w:val="00B90885"/>
    <w:rsid w:val="00BB520A"/>
    <w:rsid w:val="00BC35CD"/>
    <w:rsid w:val="00BD107C"/>
    <w:rsid w:val="00BD3869"/>
    <w:rsid w:val="00BD66E9"/>
    <w:rsid w:val="00BD6FF4"/>
    <w:rsid w:val="00BF2C41"/>
    <w:rsid w:val="00C017C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AB"/>
    <w:rsid w:val="00C61DC5"/>
    <w:rsid w:val="00C67E92"/>
    <w:rsid w:val="00C70A26"/>
    <w:rsid w:val="00C71401"/>
    <w:rsid w:val="00C766DF"/>
    <w:rsid w:val="00C82816"/>
    <w:rsid w:val="00C94B98"/>
    <w:rsid w:val="00CA2B96"/>
    <w:rsid w:val="00CA5089"/>
    <w:rsid w:val="00CA7C63"/>
    <w:rsid w:val="00CB42CB"/>
    <w:rsid w:val="00CC1F23"/>
    <w:rsid w:val="00CC60C7"/>
    <w:rsid w:val="00CD6897"/>
    <w:rsid w:val="00CE32C7"/>
    <w:rsid w:val="00CE5BAC"/>
    <w:rsid w:val="00CF25BE"/>
    <w:rsid w:val="00CF44F7"/>
    <w:rsid w:val="00CF78ED"/>
    <w:rsid w:val="00D02B25"/>
    <w:rsid w:val="00D02EBA"/>
    <w:rsid w:val="00D0422B"/>
    <w:rsid w:val="00D17C3C"/>
    <w:rsid w:val="00D26B2C"/>
    <w:rsid w:val="00D352C9"/>
    <w:rsid w:val="00D425B2"/>
    <w:rsid w:val="00D428D6"/>
    <w:rsid w:val="00D52C0F"/>
    <w:rsid w:val="00D552B2"/>
    <w:rsid w:val="00D57BEB"/>
    <w:rsid w:val="00D608D1"/>
    <w:rsid w:val="00D74119"/>
    <w:rsid w:val="00D8075B"/>
    <w:rsid w:val="00D859C4"/>
    <w:rsid w:val="00D8678B"/>
    <w:rsid w:val="00DA13B9"/>
    <w:rsid w:val="00DA2114"/>
    <w:rsid w:val="00DA6219"/>
    <w:rsid w:val="00DC6BF0"/>
    <w:rsid w:val="00DE09C0"/>
    <w:rsid w:val="00DE1087"/>
    <w:rsid w:val="00DE4A14"/>
    <w:rsid w:val="00DF320D"/>
    <w:rsid w:val="00DF71C8"/>
    <w:rsid w:val="00E129B8"/>
    <w:rsid w:val="00E21E7D"/>
    <w:rsid w:val="00E22FBC"/>
    <w:rsid w:val="00E24BF5"/>
    <w:rsid w:val="00E25338"/>
    <w:rsid w:val="00E40139"/>
    <w:rsid w:val="00E51E44"/>
    <w:rsid w:val="00E63348"/>
    <w:rsid w:val="00E65E38"/>
    <w:rsid w:val="00E77E88"/>
    <w:rsid w:val="00E8107D"/>
    <w:rsid w:val="00E960BB"/>
    <w:rsid w:val="00E963CD"/>
    <w:rsid w:val="00EA2074"/>
    <w:rsid w:val="00EA4832"/>
    <w:rsid w:val="00EA4E9D"/>
    <w:rsid w:val="00EC4899"/>
    <w:rsid w:val="00EC7481"/>
    <w:rsid w:val="00ED03AB"/>
    <w:rsid w:val="00ED32D2"/>
    <w:rsid w:val="00EE32DE"/>
    <w:rsid w:val="00EE5457"/>
    <w:rsid w:val="00EF0F75"/>
    <w:rsid w:val="00F02737"/>
    <w:rsid w:val="00F06BE3"/>
    <w:rsid w:val="00F070AB"/>
    <w:rsid w:val="00F17567"/>
    <w:rsid w:val="00F24277"/>
    <w:rsid w:val="00F27A7B"/>
    <w:rsid w:val="00F526AF"/>
    <w:rsid w:val="00F617C3"/>
    <w:rsid w:val="00F7066B"/>
    <w:rsid w:val="00F70A33"/>
    <w:rsid w:val="00F83B28"/>
    <w:rsid w:val="00F9291D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7AA9F4"/>
    <w:rsid w:val="555DE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B7B30"/>
  <w15:docId w15:val="{9361E1B6-DD6A-4246-B50D-A037BF18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1F483E-4225-48F2-998D-CF124C467A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F5D18-E5DB-4C0C-9928-1B569C458D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997236-E02E-4C7C-9EA9-0661FD9BD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67BC22-66EB-4655-903D-E22E236B4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154</TotalTime>
  <Pages>8</Pages>
  <Words>2500</Words>
  <Characters>15003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 Huzarska</cp:lastModifiedBy>
  <cp:revision>14</cp:revision>
  <cp:lastPrinted>2019-02-06T12:12:00Z</cp:lastPrinted>
  <dcterms:created xsi:type="dcterms:W3CDTF">2025-04-13T17:21:00Z</dcterms:created>
  <dcterms:modified xsi:type="dcterms:W3CDTF">2025-04-13T19:36:00Z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